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99A" w:rsidRDefault="00C4599A" w:rsidP="00DD3D3B">
      <w:pPr>
        <w:widowControl/>
        <w:jc w:val="center"/>
        <w:rPr>
          <w:rStyle w:val="Strong"/>
          <w:rFonts w:ascii="Arial" w:hAnsi="Arial" w:cs="Arial"/>
          <w:color w:val="000000"/>
          <w:sz w:val="20"/>
          <w:szCs w:val="20"/>
        </w:rPr>
      </w:pPr>
      <w:r>
        <w:rPr>
          <w:rStyle w:val="Strong"/>
          <w:rFonts w:ascii="Arial" w:hAnsi="Arial" w:cs="Arial"/>
          <w:color w:val="000000"/>
          <w:sz w:val="20"/>
          <w:szCs w:val="20"/>
        </w:rPr>
        <w:t>ENERO 2018</w:t>
      </w:r>
    </w:p>
    <w:p w:rsidR="00C4599A" w:rsidRDefault="00C4599A" w:rsidP="00DD3D3B">
      <w:pPr>
        <w:widowControl/>
        <w:jc w:val="center"/>
        <w:rPr>
          <w:rStyle w:val="Strong"/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119"/>
        <w:gridCol w:w="875"/>
        <w:gridCol w:w="1120"/>
        <w:gridCol w:w="928"/>
      </w:tblGrid>
      <w:tr w:rsidR="00C4599A">
        <w:trPr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Fecha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Valor UI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Fecha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Valor UI</w:t>
            </w:r>
          </w:p>
        </w:tc>
      </w:tr>
      <w:tr w:rsidR="00C4599A">
        <w:trPr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01/01/2018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3,7279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17/01/2018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3,7250</w:t>
            </w:r>
          </w:p>
        </w:tc>
      </w:tr>
      <w:tr w:rsidR="00C4599A">
        <w:trPr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02/01/2018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3,7283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18/01/2018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3,7246</w:t>
            </w:r>
          </w:p>
        </w:tc>
      </w:tr>
      <w:tr w:rsidR="00C4599A">
        <w:trPr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03/01/2018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3,7287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19/01/2018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3,7243</w:t>
            </w:r>
          </w:p>
        </w:tc>
      </w:tr>
      <w:tr w:rsidR="00C4599A">
        <w:trPr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04/01/2018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3,7291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20/01/2018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3,7239</w:t>
            </w:r>
          </w:p>
        </w:tc>
      </w:tr>
      <w:tr w:rsidR="00C4599A">
        <w:trPr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05/01/2018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3,7295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21/01/2018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3,7235</w:t>
            </w:r>
          </w:p>
        </w:tc>
      </w:tr>
      <w:tr w:rsidR="00C4599A">
        <w:trPr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06/01/2018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3,7291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22/01/2018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3,7232</w:t>
            </w:r>
          </w:p>
        </w:tc>
      </w:tr>
      <w:tr w:rsidR="00C4599A">
        <w:trPr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07/01/2018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3,7288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23/01/2018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3,7228</w:t>
            </w:r>
          </w:p>
        </w:tc>
      </w:tr>
      <w:tr w:rsidR="00C4599A">
        <w:trPr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08/01/2018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3,7284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24/01/2018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3,7224</w:t>
            </w:r>
          </w:p>
        </w:tc>
      </w:tr>
      <w:tr w:rsidR="00C4599A">
        <w:trPr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09/01/2018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3,7280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25/01/2018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3,7220</w:t>
            </w:r>
          </w:p>
        </w:tc>
      </w:tr>
      <w:tr w:rsidR="00C4599A">
        <w:trPr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10/01/2018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3,7276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26/01/2018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3,7217</w:t>
            </w:r>
          </w:p>
        </w:tc>
      </w:tr>
      <w:tr w:rsidR="00C4599A">
        <w:trPr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11/01/2018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3,7273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27/01/2018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3,7213</w:t>
            </w:r>
          </w:p>
        </w:tc>
      </w:tr>
      <w:tr w:rsidR="00C4599A">
        <w:trPr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12/01/2018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3,7269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28/01/2018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3,7209</w:t>
            </w:r>
          </w:p>
        </w:tc>
      </w:tr>
      <w:tr w:rsidR="00C4599A">
        <w:trPr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13/01/2018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3,7265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29/01/2018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3,7205</w:t>
            </w:r>
          </w:p>
        </w:tc>
      </w:tr>
      <w:tr w:rsidR="00C4599A">
        <w:trPr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14/01/2018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3,7261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30/01/2018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3,7202</w:t>
            </w:r>
          </w:p>
        </w:tc>
      </w:tr>
      <w:tr w:rsidR="00C4599A">
        <w:trPr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15/01/2018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3,7258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31/01/2018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3,7198</w:t>
            </w:r>
          </w:p>
        </w:tc>
      </w:tr>
      <w:tr w:rsidR="00C4599A">
        <w:trPr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16/01/2018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3,7254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4599A" w:rsidRDefault="00C4599A" w:rsidP="00DD3D3B">
      <w:pPr>
        <w:pStyle w:val="BodyText"/>
        <w:widowControl/>
        <w:spacing w:after="0"/>
        <w:rPr>
          <w:rFonts w:ascii="Arial" w:hAnsi="Arial" w:cs="Arial"/>
          <w:sz w:val="20"/>
          <w:szCs w:val="20"/>
        </w:rPr>
      </w:pPr>
    </w:p>
    <w:p w:rsidR="00C4599A" w:rsidRDefault="00C4599A" w:rsidP="00DD3D3B">
      <w:pPr>
        <w:pStyle w:val="BodyText"/>
        <w:widowControl/>
        <w:spacing w:after="0"/>
        <w:jc w:val="center"/>
        <w:rPr>
          <w:rStyle w:val="Strong"/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Style w:val="Strong"/>
          <w:rFonts w:ascii="Arial" w:hAnsi="Arial" w:cs="Arial"/>
          <w:color w:val="222222"/>
          <w:sz w:val="20"/>
          <w:szCs w:val="20"/>
        </w:rPr>
        <w:t>FEBRERO 2018</w:t>
      </w:r>
    </w:p>
    <w:p w:rsidR="00C4599A" w:rsidRDefault="00C4599A" w:rsidP="00DD3D3B">
      <w:pPr>
        <w:pStyle w:val="BodyText"/>
        <w:widowControl/>
        <w:spacing w:after="0"/>
        <w:jc w:val="center"/>
        <w:rPr>
          <w:rStyle w:val="Strong"/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118"/>
        <w:gridCol w:w="873"/>
        <w:gridCol w:w="1118"/>
        <w:gridCol w:w="925"/>
      </w:tblGrid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284FF4">
              <w:rPr>
                <w:rStyle w:val="Strong"/>
                <w:rFonts w:ascii="Arial" w:hAnsi="Arial" w:cs="Arial"/>
                <w:sz w:val="20"/>
                <w:szCs w:val="20"/>
              </w:rPr>
              <w:t>Fecha</w:t>
            </w:r>
          </w:p>
        </w:tc>
        <w:tc>
          <w:tcPr>
            <w:tcW w:w="873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284FF4">
              <w:rPr>
                <w:rStyle w:val="Strong"/>
                <w:rFonts w:ascii="Arial" w:hAnsi="Arial" w:cs="Arial"/>
                <w:sz w:val="20"/>
                <w:szCs w:val="20"/>
              </w:rPr>
              <w:t>Valor UI</w:t>
            </w:r>
          </w:p>
        </w:tc>
        <w:tc>
          <w:tcPr>
            <w:tcW w:w="1118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284FF4">
              <w:rPr>
                <w:rStyle w:val="Strong"/>
                <w:rFonts w:ascii="Arial" w:hAnsi="Arial" w:cs="Arial"/>
                <w:sz w:val="20"/>
                <w:szCs w:val="20"/>
              </w:rPr>
              <w:t>Fecha</w:t>
            </w:r>
          </w:p>
        </w:tc>
        <w:tc>
          <w:tcPr>
            <w:tcW w:w="925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Style w:val="Strong"/>
                <w:rFonts w:ascii="Arial" w:hAnsi="Arial" w:cs="Arial"/>
                <w:sz w:val="20"/>
                <w:szCs w:val="20"/>
              </w:rPr>
              <w:t>Valor UI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01/02/2018</w:t>
            </w:r>
          </w:p>
        </w:tc>
        <w:tc>
          <w:tcPr>
            <w:tcW w:w="873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3,7194</w:t>
            </w:r>
          </w:p>
        </w:tc>
        <w:tc>
          <w:tcPr>
            <w:tcW w:w="1118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15/02/2018</w:t>
            </w:r>
          </w:p>
        </w:tc>
        <w:tc>
          <w:tcPr>
            <w:tcW w:w="925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3,7536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02/02/2018</w:t>
            </w:r>
          </w:p>
        </w:tc>
        <w:tc>
          <w:tcPr>
            <w:tcW w:w="873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3,7191</w:t>
            </w:r>
          </w:p>
        </w:tc>
        <w:tc>
          <w:tcPr>
            <w:tcW w:w="1118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16/02/2018</w:t>
            </w:r>
          </w:p>
        </w:tc>
        <w:tc>
          <w:tcPr>
            <w:tcW w:w="925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3,7572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03/02/2018</w:t>
            </w:r>
          </w:p>
        </w:tc>
        <w:tc>
          <w:tcPr>
            <w:tcW w:w="873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3,7187</w:t>
            </w:r>
          </w:p>
        </w:tc>
        <w:tc>
          <w:tcPr>
            <w:tcW w:w="1118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17/02/2018</w:t>
            </w:r>
          </w:p>
        </w:tc>
        <w:tc>
          <w:tcPr>
            <w:tcW w:w="925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3,7608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04/02/2018</w:t>
            </w:r>
          </w:p>
        </w:tc>
        <w:tc>
          <w:tcPr>
            <w:tcW w:w="873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3,7183</w:t>
            </w:r>
          </w:p>
        </w:tc>
        <w:tc>
          <w:tcPr>
            <w:tcW w:w="1118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18/02/2018</w:t>
            </w:r>
          </w:p>
        </w:tc>
        <w:tc>
          <w:tcPr>
            <w:tcW w:w="925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3,7643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05/02/2018</w:t>
            </w:r>
          </w:p>
        </w:tc>
        <w:tc>
          <w:tcPr>
            <w:tcW w:w="873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3,7179</w:t>
            </w:r>
          </w:p>
        </w:tc>
        <w:tc>
          <w:tcPr>
            <w:tcW w:w="1118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19/02/2018</w:t>
            </w:r>
          </w:p>
        </w:tc>
        <w:tc>
          <w:tcPr>
            <w:tcW w:w="925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3,7679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06/02/2018</w:t>
            </w:r>
          </w:p>
        </w:tc>
        <w:tc>
          <w:tcPr>
            <w:tcW w:w="873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3,7215</w:t>
            </w:r>
          </w:p>
        </w:tc>
        <w:tc>
          <w:tcPr>
            <w:tcW w:w="1118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20/02/2018</w:t>
            </w:r>
          </w:p>
        </w:tc>
        <w:tc>
          <w:tcPr>
            <w:tcW w:w="925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3,7715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07/02/2018</w:t>
            </w:r>
          </w:p>
        </w:tc>
        <w:tc>
          <w:tcPr>
            <w:tcW w:w="873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3,7250</w:t>
            </w:r>
          </w:p>
        </w:tc>
        <w:tc>
          <w:tcPr>
            <w:tcW w:w="1118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21/02/2018</w:t>
            </w:r>
          </w:p>
        </w:tc>
        <w:tc>
          <w:tcPr>
            <w:tcW w:w="925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3,7751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08/02/2018</w:t>
            </w:r>
          </w:p>
        </w:tc>
        <w:tc>
          <w:tcPr>
            <w:tcW w:w="873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3,7286</w:t>
            </w:r>
          </w:p>
        </w:tc>
        <w:tc>
          <w:tcPr>
            <w:tcW w:w="1118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22/02/2018</w:t>
            </w:r>
          </w:p>
        </w:tc>
        <w:tc>
          <w:tcPr>
            <w:tcW w:w="925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3,7788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09/02/2018</w:t>
            </w:r>
          </w:p>
        </w:tc>
        <w:tc>
          <w:tcPr>
            <w:tcW w:w="873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3,7321</w:t>
            </w:r>
          </w:p>
        </w:tc>
        <w:tc>
          <w:tcPr>
            <w:tcW w:w="1118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23/02/2018</w:t>
            </w:r>
          </w:p>
        </w:tc>
        <w:tc>
          <w:tcPr>
            <w:tcW w:w="925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3,7824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10/02/2018</w:t>
            </w:r>
          </w:p>
        </w:tc>
        <w:tc>
          <w:tcPr>
            <w:tcW w:w="873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3,7357</w:t>
            </w:r>
          </w:p>
        </w:tc>
        <w:tc>
          <w:tcPr>
            <w:tcW w:w="1118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24/02/2018</w:t>
            </w:r>
          </w:p>
        </w:tc>
        <w:tc>
          <w:tcPr>
            <w:tcW w:w="925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3,7860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11/02/2018</w:t>
            </w:r>
          </w:p>
        </w:tc>
        <w:tc>
          <w:tcPr>
            <w:tcW w:w="873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3,7393</w:t>
            </w:r>
          </w:p>
        </w:tc>
        <w:tc>
          <w:tcPr>
            <w:tcW w:w="1118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25/02/2018</w:t>
            </w:r>
          </w:p>
        </w:tc>
        <w:tc>
          <w:tcPr>
            <w:tcW w:w="925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3,7896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12/02/2018</w:t>
            </w:r>
          </w:p>
        </w:tc>
        <w:tc>
          <w:tcPr>
            <w:tcW w:w="873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3,7428</w:t>
            </w:r>
          </w:p>
        </w:tc>
        <w:tc>
          <w:tcPr>
            <w:tcW w:w="1118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26/02/2018</w:t>
            </w:r>
          </w:p>
        </w:tc>
        <w:tc>
          <w:tcPr>
            <w:tcW w:w="925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3,7932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13/02/2018</w:t>
            </w:r>
          </w:p>
        </w:tc>
        <w:tc>
          <w:tcPr>
            <w:tcW w:w="873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3,7464</w:t>
            </w:r>
          </w:p>
        </w:tc>
        <w:tc>
          <w:tcPr>
            <w:tcW w:w="1118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27/02/2018</w:t>
            </w:r>
          </w:p>
        </w:tc>
        <w:tc>
          <w:tcPr>
            <w:tcW w:w="925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3,7968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14/02/2018</w:t>
            </w:r>
          </w:p>
        </w:tc>
        <w:tc>
          <w:tcPr>
            <w:tcW w:w="873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3,7500</w:t>
            </w:r>
          </w:p>
        </w:tc>
        <w:tc>
          <w:tcPr>
            <w:tcW w:w="1118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28/02/2018</w:t>
            </w:r>
          </w:p>
        </w:tc>
        <w:tc>
          <w:tcPr>
            <w:tcW w:w="925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3,8005</w:t>
            </w:r>
          </w:p>
        </w:tc>
      </w:tr>
    </w:tbl>
    <w:p w:rsidR="00C4599A" w:rsidRDefault="00C4599A" w:rsidP="00DD3D3B">
      <w:pPr>
        <w:pStyle w:val="BodyText"/>
        <w:widowControl/>
        <w:spacing w:after="0"/>
        <w:jc w:val="center"/>
      </w:pPr>
    </w:p>
    <w:p w:rsidR="00C4599A" w:rsidRDefault="00C4599A" w:rsidP="00DD3D3B">
      <w:pPr>
        <w:pStyle w:val="BodyText"/>
        <w:widowControl/>
        <w:spacing w:after="0"/>
        <w:jc w:val="center"/>
        <w:rPr>
          <w:rStyle w:val="Strong"/>
          <w:rFonts w:ascii="Arial" w:hAnsi="Arial" w:cs="Arial"/>
          <w:color w:val="222222"/>
          <w:sz w:val="20"/>
          <w:szCs w:val="20"/>
        </w:rPr>
      </w:pPr>
      <w:r>
        <w:rPr>
          <w:rStyle w:val="Strong"/>
          <w:rFonts w:ascii="Arial" w:hAnsi="Arial" w:cs="Arial"/>
          <w:color w:val="222222"/>
          <w:sz w:val="20"/>
          <w:szCs w:val="20"/>
        </w:rPr>
        <w:t>MARZO 2018</w:t>
      </w:r>
    </w:p>
    <w:p w:rsidR="00C4599A" w:rsidRDefault="00C4599A" w:rsidP="00DD3D3B">
      <w:pPr>
        <w:pStyle w:val="BodyText"/>
        <w:widowControl/>
        <w:spacing w:after="0"/>
        <w:jc w:val="center"/>
        <w:rPr>
          <w:rStyle w:val="Strong"/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120"/>
        <w:gridCol w:w="874"/>
        <w:gridCol w:w="1121"/>
        <w:gridCol w:w="927"/>
      </w:tblGrid>
      <w:tr w:rsidR="00C4599A">
        <w:trPr>
          <w:jc w:val="center"/>
        </w:trPr>
        <w:tc>
          <w:tcPr>
            <w:tcW w:w="1120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284FF4">
              <w:rPr>
                <w:rStyle w:val="Strong"/>
                <w:rFonts w:ascii="Arial" w:hAnsi="Arial" w:cs="Arial"/>
                <w:sz w:val="20"/>
                <w:szCs w:val="20"/>
              </w:rPr>
              <w:t>Fecha</w:t>
            </w:r>
          </w:p>
        </w:tc>
        <w:tc>
          <w:tcPr>
            <w:tcW w:w="874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284FF4">
              <w:rPr>
                <w:rStyle w:val="Strong"/>
                <w:rFonts w:ascii="Arial" w:hAnsi="Arial" w:cs="Arial"/>
                <w:sz w:val="20"/>
                <w:szCs w:val="20"/>
              </w:rPr>
              <w:t>Valor UI</w:t>
            </w:r>
          </w:p>
        </w:tc>
        <w:tc>
          <w:tcPr>
            <w:tcW w:w="1121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284FF4">
              <w:rPr>
                <w:rStyle w:val="Strong"/>
                <w:rFonts w:ascii="Arial" w:hAnsi="Arial" w:cs="Arial"/>
                <w:sz w:val="20"/>
                <w:szCs w:val="20"/>
              </w:rPr>
              <w:t>Fecha</w:t>
            </w:r>
          </w:p>
        </w:tc>
        <w:tc>
          <w:tcPr>
            <w:tcW w:w="927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Style w:val="Strong"/>
                <w:rFonts w:ascii="Arial" w:hAnsi="Arial" w:cs="Arial"/>
                <w:sz w:val="20"/>
                <w:szCs w:val="20"/>
              </w:rPr>
              <w:t>Valor UI</w:t>
            </w:r>
          </w:p>
        </w:tc>
      </w:tr>
      <w:tr w:rsidR="00C4599A">
        <w:trPr>
          <w:jc w:val="center"/>
        </w:trPr>
        <w:tc>
          <w:tcPr>
            <w:tcW w:w="1120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01/03/2018</w:t>
            </w:r>
          </w:p>
        </w:tc>
        <w:tc>
          <w:tcPr>
            <w:tcW w:w="874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3,8041</w:t>
            </w:r>
          </w:p>
        </w:tc>
        <w:tc>
          <w:tcPr>
            <w:tcW w:w="1121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17/03/2018</w:t>
            </w:r>
          </w:p>
        </w:tc>
        <w:tc>
          <w:tcPr>
            <w:tcW w:w="927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3,8317</w:t>
            </w:r>
          </w:p>
        </w:tc>
      </w:tr>
      <w:tr w:rsidR="00C4599A">
        <w:trPr>
          <w:jc w:val="center"/>
        </w:trPr>
        <w:tc>
          <w:tcPr>
            <w:tcW w:w="1120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02/03/2018</w:t>
            </w:r>
          </w:p>
        </w:tc>
        <w:tc>
          <w:tcPr>
            <w:tcW w:w="874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3,8077</w:t>
            </w:r>
          </w:p>
        </w:tc>
        <w:tc>
          <w:tcPr>
            <w:tcW w:w="1121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18/03/2018</w:t>
            </w:r>
          </w:p>
        </w:tc>
        <w:tc>
          <w:tcPr>
            <w:tcW w:w="927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3,8328</w:t>
            </w:r>
          </w:p>
        </w:tc>
      </w:tr>
      <w:tr w:rsidR="00C4599A">
        <w:trPr>
          <w:jc w:val="center"/>
        </w:trPr>
        <w:tc>
          <w:tcPr>
            <w:tcW w:w="1120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03/03/2018</w:t>
            </w:r>
          </w:p>
        </w:tc>
        <w:tc>
          <w:tcPr>
            <w:tcW w:w="874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3,8114</w:t>
            </w:r>
          </w:p>
        </w:tc>
        <w:tc>
          <w:tcPr>
            <w:tcW w:w="1121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19/03/2018</w:t>
            </w:r>
          </w:p>
        </w:tc>
        <w:tc>
          <w:tcPr>
            <w:tcW w:w="927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3,8338</w:t>
            </w:r>
          </w:p>
        </w:tc>
      </w:tr>
      <w:tr w:rsidR="00C4599A">
        <w:trPr>
          <w:jc w:val="center"/>
        </w:trPr>
        <w:tc>
          <w:tcPr>
            <w:tcW w:w="1120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04/03/2018</w:t>
            </w:r>
          </w:p>
        </w:tc>
        <w:tc>
          <w:tcPr>
            <w:tcW w:w="874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3,8150</w:t>
            </w:r>
          </w:p>
        </w:tc>
        <w:tc>
          <w:tcPr>
            <w:tcW w:w="1121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20/03/2018</w:t>
            </w:r>
          </w:p>
        </w:tc>
        <w:tc>
          <w:tcPr>
            <w:tcW w:w="927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3,8349</w:t>
            </w:r>
          </w:p>
        </w:tc>
      </w:tr>
      <w:tr w:rsidR="00C4599A">
        <w:trPr>
          <w:jc w:val="center"/>
        </w:trPr>
        <w:tc>
          <w:tcPr>
            <w:tcW w:w="1120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05/03/2018</w:t>
            </w:r>
          </w:p>
        </w:tc>
        <w:tc>
          <w:tcPr>
            <w:tcW w:w="874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3,8187</w:t>
            </w:r>
          </w:p>
        </w:tc>
        <w:tc>
          <w:tcPr>
            <w:tcW w:w="1121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21/03/2018</w:t>
            </w:r>
          </w:p>
        </w:tc>
        <w:tc>
          <w:tcPr>
            <w:tcW w:w="927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3,8360</w:t>
            </w:r>
          </w:p>
        </w:tc>
      </w:tr>
      <w:tr w:rsidR="00C4599A">
        <w:trPr>
          <w:jc w:val="center"/>
        </w:trPr>
        <w:tc>
          <w:tcPr>
            <w:tcW w:w="1120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06/03/2018</w:t>
            </w:r>
          </w:p>
        </w:tc>
        <w:tc>
          <w:tcPr>
            <w:tcW w:w="874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3,8198</w:t>
            </w:r>
          </w:p>
        </w:tc>
        <w:tc>
          <w:tcPr>
            <w:tcW w:w="1121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22/03/2018</w:t>
            </w:r>
          </w:p>
        </w:tc>
        <w:tc>
          <w:tcPr>
            <w:tcW w:w="927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3,8371</w:t>
            </w:r>
          </w:p>
        </w:tc>
      </w:tr>
      <w:tr w:rsidR="00C4599A">
        <w:trPr>
          <w:jc w:val="center"/>
        </w:trPr>
        <w:tc>
          <w:tcPr>
            <w:tcW w:w="1120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07/03/2018</w:t>
            </w:r>
          </w:p>
        </w:tc>
        <w:tc>
          <w:tcPr>
            <w:tcW w:w="874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3,8209</w:t>
            </w:r>
          </w:p>
        </w:tc>
        <w:tc>
          <w:tcPr>
            <w:tcW w:w="1121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23/03/2018</w:t>
            </w:r>
          </w:p>
        </w:tc>
        <w:tc>
          <w:tcPr>
            <w:tcW w:w="927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3,8382</w:t>
            </w:r>
          </w:p>
        </w:tc>
      </w:tr>
      <w:tr w:rsidR="00C4599A">
        <w:trPr>
          <w:jc w:val="center"/>
        </w:trPr>
        <w:tc>
          <w:tcPr>
            <w:tcW w:w="1120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08/03/2018</w:t>
            </w:r>
          </w:p>
        </w:tc>
        <w:tc>
          <w:tcPr>
            <w:tcW w:w="874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3,8219</w:t>
            </w:r>
          </w:p>
        </w:tc>
        <w:tc>
          <w:tcPr>
            <w:tcW w:w="1121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24/03/2018</w:t>
            </w:r>
          </w:p>
        </w:tc>
        <w:tc>
          <w:tcPr>
            <w:tcW w:w="927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3,8393</w:t>
            </w:r>
          </w:p>
        </w:tc>
      </w:tr>
      <w:tr w:rsidR="00C4599A">
        <w:trPr>
          <w:jc w:val="center"/>
        </w:trPr>
        <w:tc>
          <w:tcPr>
            <w:tcW w:w="1120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09/03/2018</w:t>
            </w:r>
          </w:p>
        </w:tc>
        <w:tc>
          <w:tcPr>
            <w:tcW w:w="874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3,8230</w:t>
            </w:r>
          </w:p>
        </w:tc>
        <w:tc>
          <w:tcPr>
            <w:tcW w:w="1121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25/03/2018</w:t>
            </w:r>
          </w:p>
        </w:tc>
        <w:tc>
          <w:tcPr>
            <w:tcW w:w="927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3,8403</w:t>
            </w:r>
          </w:p>
        </w:tc>
      </w:tr>
      <w:tr w:rsidR="00C4599A">
        <w:trPr>
          <w:jc w:val="center"/>
        </w:trPr>
        <w:tc>
          <w:tcPr>
            <w:tcW w:w="1120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10/03/2018</w:t>
            </w:r>
          </w:p>
        </w:tc>
        <w:tc>
          <w:tcPr>
            <w:tcW w:w="874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3,8241</w:t>
            </w:r>
          </w:p>
        </w:tc>
        <w:tc>
          <w:tcPr>
            <w:tcW w:w="1121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26/03/2018</w:t>
            </w:r>
          </w:p>
        </w:tc>
        <w:tc>
          <w:tcPr>
            <w:tcW w:w="927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3,8414</w:t>
            </w:r>
          </w:p>
        </w:tc>
      </w:tr>
      <w:tr w:rsidR="00C4599A">
        <w:trPr>
          <w:jc w:val="center"/>
        </w:trPr>
        <w:tc>
          <w:tcPr>
            <w:tcW w:w="1120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11/03/2018</w:t>
            </w:r>
          </w:p>
        </w:tc>
        <w:tc>
          <w:tcPr>
            <w:tcW w:w="874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3,8252</w:t>
            </w:r>
          </w:p>
        </w:tc>
        <w:tc>
          <w:tcPr>
            <w:tcW w:w="1121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27/03/2018</w:t>
            </w:r>
          </w:p>
        </w:tc>
        <w:tc>
          <w:tcPr>
            <w:tcW w:w="927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3,8425</w:t>
            </w:r>
          </w:p>
        </w:tc>
      </w:tr>
      <w:tr w:rsidR="00C4599A">
        <w:trPr>
          <w:jc w:val="center"/>
        </w:trPr>
        <w:tc>
          <w:tcPr>
            <w:tcW w:w="1120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12/03/2018</w:t>
            </w:r>
          </w:p>
        </w:tc>
        <w:tc>
          <w:tcPr>
            <w:tcW w:w="874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3,8263</w:t>
            </w:r>
          </w:p>
        </w:tc>
        <w:tc>
          <w:tcPr>
            <w:tcW w:w="1121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28/03/2018</w:t>
            </w:r>
          </w:p>
        </w:tc>
        <w:tc>
          <w:tcPr>
            <w:tcW w:w="927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3,8436</w:t>
            </w:r>
          </w:p>
        </w:tc>
      </w:tr>
      <w:tr w:rsidR="00C4599A">
        <w:trPr>
          <w:jc w:val="center"/>
        </w:trPr>
        <w:tc>
          <w:tcPr>
            <w:tcW w:w="1120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13/03/2018</w:t>
            </w:r>
          </w:p>
        </w:tc>
        <w:tc>
          <w:tcPr>
            <w:tcW w:w="874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3,8273</w:t>
            </w:r>
          </w:p>
        </w:tc>
        <w:tc>
          <w:tcPr>
            <w:tcW w:w="1121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29/03/2018</w:t>
            </w:r>
          </w:p>
        </w:tc>
        <w:tc>
          <w:tcPr>
            <w:tcW w:w="927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3,8447</w:t>
            </w:r>
          </w:p>
        </w:tc>
      </w:tr>
      <w:tr w:rsidR="00C4599A">
        <w:trPr>
          <w:jc w:val="center"/>
        </w:trPr>
        <w:tc>
          <w:tcPr>
            <w:tcW w:w="1120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14/03/2018</w:t>
            </w:r>
          </w:p>
        </w:tc>
        <w:tc>
          <w:tcPr>
            <w:tcW w:w="874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3,8284</w:t>
            </w:r>
          </w:p>
        </w:tc>
        <w:tc>
          <w:tcPr>
            <w:tcW w:w="1121" w:type="dxa"/>
            <w:tcBorders>
              <w:bottom w:val="single" w:sz="4" w:space="0" w:color="000000"/>
            </w:tcBorders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30/03/2018</w:t>
            </w:r>
          </w:p>
        </w:tc>
        <w:tc>
          <w:tcPr>
            <w:tcW w:w="927" w:type="dxa"/>
            <w:tcBorders>
              <w:bottom w:val="single" w:sz="4" w:space="0" w:color="000000"/>
            </w:tcBorders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3,8458</w:t>
            </w:r>
          </w:p>
        </w:tc>
      </w:tr>
      <w:tr w:rsidR="00C4599A">
        <w:trPr>
          <w:jc w:val="center"/>
        </w:trPr>
        <w:tc>
          <w:tcPr>
            <w:tcW w:w="1120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15/03/2018</w:t>
            </w:r>
          </w:p>
        </w:tc>
        <w:tc>
          <w:tcPr>
            <w:tcW w:w="874" w:type="dxa"/>
            <w:tcBorders>
              <w:right w:val="single" w:sz="4" w:space="0" w:color="000000"/>
            </w:tcBorders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3,8295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31/03/2018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3,8469</w:t>
            </w:r>
          </w:p>
        </w:tc>
      </w:tr>
      <w:tr w:rsidR="00C4599A">
        <w:trPr>
          <w:jc w:val="center"/>
        </w:trPr>
        <w:tc>
          <w:tcPr>
            <w:tcW w:w="1120" w:type="dxa"/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16/03/2018</w:t>
            </w:r>
          </w:p>
        </w:tc>
        <w:tc>
          <w:tcPr>
            <w:tcW w:w="874" w:type="dxa"/>
            <w:tcBorders>
              <w:right w:val="single" w:sz="4" w:space="0" w:color="000000"/>
            </w:tcBorders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FF4">
              <w:rPr>
                <w:rFonts w:ascii="Arial" w:hAnsi="Arial" w:cs="Arial"/>
                <w:sz w:val="20"/>
                <w:szCs w:val="20"/>
              </w:rPr>
              <w:t>3,8306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C4599A" w:rsidRPr="00284FF4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4599A" w:rsidRDefault="00C4599A" w:rsidP="00DD3D3B">
      <w:pPr>
        <w:pStyle w:val="BodyText"/>
        <w:widowControl/>
        <w:spacing w:after="0"/>
        <w:rPr>
          <w:rFonts w:ascii="Arial" w:hAnsi="Arial" w:cs="Arial"/>
          <w:color w:val="222222"/>
          <w:sz w:val="20"/>
          <w:szCs w:val="20"/>
        </w:rPr>
      </w:pPr>
    </w:p>
    <w:p w:rsidR="00C4599A" w:rsidRDefault="00C4599A" w:rsidP="00DD3D3B">
      <w:pPr>
        <w:pStyle w:val="BodyText"/>
        <w:widowControl/>
        <w:spacing w:after="0"/>
        <w:jc w:val="center"/>
        <w:rPr>
          <w:rStyle w:val="Strong"/>
          <w:rFonts w:ascii="Arial" w:hAnsi="Arial" w:cs="Arial"/>
          <w:color w:val="222222"/>
          <w:sz w:val="20"/>
          <w:szCs w:val="20"/>
        </w:rPr>
      </w:pPr>
      <w:r>
        <w:rPr>
          <w:rStyle w:val="Strong"/>
          <w:rFonts w:ascii="Arial" w:hAnsi="Arial" w:cs="Arial"/>
          <w:color w:val="222222"/>
          <w:sz w:val="20"/>
          <w:szCs w:val="20"/>
        </w:rPr>
        <w:t>ABRIL 2018</w:t>
      </w:r>
    </w:p>
    <w:p w:rsidR="00C4599A" w:rsidRDefault="00C4599A" w:rsidP="00DD3D3B">
      <w:pPr>
        <w:pStyle w:val="BodyText"/>
        <w:widowControl/>
        <w:spacing w:after="0"/>
        <w:jc w:val="center"/>
        <w:rPr>
          <w:rStyle w:val="Emphasis"/>
          <w:rFonts w:ascii="Arial" w:hAnsi="Arial" w:cs="Arial"/>
          <w:i w:val="0"/>
          <w:iCs w:val="0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120"/>
        <w:gridCol w:w="874"/>
        <w:gridCol w:w="1121"/>
        <w:gridCol w:w="927"/>
      </w:tblGrid>
      <w:tr w:rsidR="00C4599A">
        <w:trPr>
          <w:jc w:val="center"/>
        </w:trPr>
        <w:tc>
          <w:tcPr>
            <w:tcW w:w="1120" w:type="dxa"/>
            <w:vAlign w:val="center"/>
          </w:tcPr>
          <w:p w:rsidR="00C4599A" w:rsidRPr="00B32E24" w:rsidRDefault="00C4599A" w:rsidP="00DD3D3B">
            <w:pPr>
              <w:pStyle w:val="Contenidodelatabla"/>
              <w:jc w:val="center"/>
              <w:rPr>
                <w:rStyle w:val="Emphasis"/>
                <w:rFonts w:ascii="Arial" w:hAnsi="Arial" w:cs="Arial"/>
                <w:b/>
                <w:bCs/>
                <w:i w:val="0"/>
                <w:iCs w:val="0"/>
                <w:sz w:val="20"/>
                <w:szCs w:val="20"/>
              </w:rPr>
            </w:pPr>
            <w:r w:rsidRPr="00B32E24">
              <w:rPr>
                <w:rStyle w:val="Emphasis"/>
                <w:rFonts w:ascii="Arial" w:hAnsi="Arial" w:cs="Arial"/>
                <w:b/>
                <w:bCs/>
                <w:i w:val="0"/>
                <w:iCs w:val="0"/>
                <w:sz w:val="20"/>
                <w:szCs w:val="20"/>
              </w:rPr>
              <w:t>Fecha</w:t>
            </w:r>
          </w:p>
        </w:tc>
        <w:tc>
          <w:tcPr>
            <w:tcW w:w="874" w:type="dxa"/>
            <w:vAlign w:val="center"/>
          </w:tcPr>
          <w:p w:rsidR="00C4599A" w:rsidRPr="00B32E24" w:rsidRDefault="00C4599A" w:rsidP="00DD3D3B">
            <w:pPr>
              <w:pStyle w:val="Contenidodelatabla"/>
              <w:jc w:val="center"/>
              <w:rPr>
                <w:rStyle w:val="Emphasis"/>
                <w:rFonts w:ascii="Arial" w:hAnsi="Arial" w:cs="Arial"/>
                <w:b/>
                <w:bCs/>
                <w:i w:val="0"/>
                <w:iCs w:val="0"/>
                <w:sz w:val="20"/>
                <w:szCs w:val="20"/>
              </w:rPr>
            </w:pPr>
            <w:r w:rsidRPr="00B32E24">
              <w:rPr>
                <w:rStyle w:val="Emphasis"/>
                <w:rFonts w:ascii="Arial" w:hAnsi="Arial" w:cs="Arial"/>
                <w:b/>
                <w:bCs/>
                <w:i w:val="0"/>
                <w:iCs w:val="0"/>
                <w:sz w:val="20"/>
                <w:szCs w:val="20"/>
              </w:rPr>
              <w:t>Valor UI</w:t>
            </w:r>
          </w:p>
        </w:tc>
        <w:tc>
          <w:tcPr>
            <w:tcW w:w="1121" w:type="dxa"/>
            <w:vAlign w:val="center"/>
          </w:tcPr>
          <w:p w:rsidR="00C4599A" w:rsidRPr="00B32E24" w:rsidRDefault="00C4599A" w:rsidP="00DD3D3B">
            <w:pPr>
              <w:pStyle w:val="Contenidodelatabla"/>
              <w:jc w:val="center"/>
              <w:rPr>
                <w:rStyle w:val="Emphasis"/>
                <w:rFonts w:ascii="Arial" w:hAnsi="Arial" w:cs="Arial"/>
                <w:b/>
                <w:bCs/>
                <w:i w:val="0"/>
                <w:iCs w:val="0"/>
                <w:sz w:val="20"/>
                <w:szCs w:val="20"/>
              </w:rPr>
            </w:pPr>
            <w:r w:rsidRPr="00B32E24">
              <w:rPr>
                <w:rStyle w:val="Emphasis"/>
                <w:rFonts w:ascii="Arial" w:hAnsi="Arial" w:cs="Arial"/>
                <w:b/>
                <w:bCs/>
                <w:i w:val="0"/>
                <w:iCs w:val="0"/>
                <w:sz w:val="20"/>
                <w:szCs w:val="20"/>
              </w:rPr>
              <w:t>Fecha</w:t>
            </w:r>
          </w:p>
        </w:tc>
        <w:tc>
          <w:tcPr>
            <w:tcW w:w="927" w:type="dxa"/>
            <w:vAlign w:val="center"/>
          </w:tcPr>
          <w:p w:rsidR="00C4599A" w:rsidRPr="00B32E24" w:rsidRDefault="00C4599A" w:rsidP="00DD3D3B">
            <w:pPr>
              <w:pStyle w:val="Contenidodelatabla"/>
              <w:jc w:val="center"/>
              <w:rPr>
                <w:b/>
                <w:bCs/>
              </w:rPr>
            </w:pPr>
            <w:r w:rsidRPr="00B32E24">
              <w:rPr>
                <w:rStyle w:val="Emphasis"/>
                <w:rFonts w:ascii="Arial" w:hAnsi="Arial" w:cs="Arial"/>
                <w:b/>
                <w:bCs/>
                <w:i w:val="0"/>
                <w:iCs w:val="0"/>
                <w:sz w:val="20"/>
                <w:szCs w:val="20"/>
              </w:rPr>
              <w:t>Valor UI</w:t>
            </w:r>
          </w:p>
        </w:tc>
      </w:tr>
      <w:tr w:rsidR="00C4599A">
        <w:trPr>
          <w:jc w:val="center"/>
        </w:trPr>
        <w:tc>
          <w:tcPr>
            <w:tcW w:w="1120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01/04/2018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3,8480</w:t>
            </w:r>
          </w:p>
        </w:tc>
        <w:tc>
          <w:tcPr>
            <w:tcW w:w="1121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16/04/2018</w:t>
            </w:r>
          </w:p>
        </w:tc>
        <w:tc>
          <w:tcPr>
            <w:tcW w:w="927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3,8563</w:t>
            </w:r>
          </w:p>
        </w:tc>
      </w:tr>
      <w:tr w:rsidR="00C4599A">
        <w:trPr>
          <w:jc w:val="center"/>
        </w:trPr>
        <w:tc>
          <w:tcPr>
            <w:tcW w:w="1120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02/04/2018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3,8490</w:t>
            </w:r>
          </w:p>
        </w:tc>
        <w:tc>
          <w:tcPr>
            <w:tcW w:w="1121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17/04/2018</w:t>
            </w:r>
          </w:p>
        </w:tc>
        <w:tc>
          <w:tcPr>
            <w:tcW w:w="927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3,8566</w:t>
            </w:r>
          </w:p>
        </w:tc>
      </w:tr>
      <w:tr w:rsidR="00C4599A">
        <w:trPr>
          <w:jc w:val="center"/>
        </w:trPr>
        <w:tc>
          <w:tcPr>
            <w:tcW w:w="1120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03/04/2018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3,8501</w:t>
            </w:r>
          </w:p>
        </w:tc>
        <w:tc>
          <w:tcPr>
            <w:tcW w:w="1121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18/04/2018</w:t>
            </w:r>
          </w:p>
        </w:tc>
        <w:tc>
          <w:tcPr>
            <w:tcW w:w="927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3,8570</w:t>
            </w:r>
          </w:p>
        </w:tc>
      </w:tr>
      <w:tr w:rsidR="00C4599A">
        <w:trPr>
          <w:jc w:val="center"/>
        </w:trPr>
        <w:tc>
          <w:tcPr>
            <w:tcW w:w="1120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04/04/2018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3,8512</w:t>
            </w:r>
          </w:p>
        </w:tc>
        <w:tc>
          <w:tcPr>
            <w:tcW w:w="1121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19/04/2018</w:t>
            </w:r>
          </w:p>
        </w:tc>
        <w:tc>
          <w:tcPr>
            <w:tcW w:w="927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3,8573</w:t>
            </w:r>
          </w:p>
        </w:tc>
      </w:tr>
      <w:tr w:rsidR="00C4599A">
        <w:trPr>
          <w:jc w:val="center"/>
        </w:trPr>
        <w:tc>
          <w:tcPr>
            <w:tcW w:w="1120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05/04/2018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3,8523</w:t>
            </w:r>
          </w:p>
        </w:tc>
        <w:tc>
          <w:tcPr>
            <w:tcW w:w="1121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20/04/2018</w:t>
            </w:r>
          </w:p>
        </w:tc>
        <w:tc>
          <w:tcPr>
            <w:tcW w:w="927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3,8577</w:t>
            </w:r>
          </w:p>
        </w:tc>
      </w:tr>
      <w:tr w:rsidR="00C4599A">
        <w:trPr>
          <w:jc w:val="center"/>
        </w:trPr>
        <w:tc>
          <w:tcPr>
            <w:tcW w:w="1120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06/04/2018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3,8527</w:t>
            </w:r>
          </w:p>
        </w:tc>
        <w:tc>
          <w:tcPr>
            <w:tcW w:w="1121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21/04/2018</w:t>
            </w:r>
          </w:p>
        </w:tc>
        <w:tc>
          <w:tcPr>
            <w:tcW w:w="927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3,8580</w:t>
            </w:r>
          </w:p>
        </w:tc>
      </w:tr>
      <w:tr w:rsidR="00C4599A">
        <w:trPr>
          <w:jc w:val="center"/>
        </w:trPr>
        <w:tc>
          <w:tcPr>
            <w:tcW w:w="1120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07/04/2018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3,8530</w:t>
            </w:r>
          </w:p>
        </w:tc>
        <w:tc>
          <w:tcPr>
            <w:tcW w:w="1121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22/04/2018</w:t>
            </w:r>
          </w:p>
        </w:tc>
        <w:tc>
          <w:tcPr>
            <w:tcW w:w="927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3,8584</w:t>
            </w:r>
          </w:p>
        </w:tc>
      </w:tr>
      <w:tr w:rsidR="00C4599A">
        <w:trPr>
          <w:jc w:val="center"/>
        </w:trPr>
        <w:tc>
          <w:tcPr>
            <w:tcW w:w="1120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08/04/2018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3,8534</w:t>
            </w:r>
          </w:p>
        </w:tc>
        <w:tc>
          <w:tcPr>
            <w:tcW w:w="1121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23/04/2018</w:t>
            </w:r>
          </w:p>
        </w:tc>
        <w:tc>
          <w:tcPr>
            <w:tcW w:w="927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3,8588</w:t>
            </w:r>
          </w:p>
        </w:tc>
      </w:tr>
      <w:tr w:rsidR="00C4599A">
        <w:trPr>
          <w:jc w:val="center"/>
        </w:trPr>
        <w:tc>
          <w:tcPr>
            <w:tcW w:w="1120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09/04/2018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3,8537</w:t>
            </w:r>
          </w:p>
        </w:tc>
        <w:tc>
          <w:tcPr>
            <w:tcW w:w="1121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24/04/2018</w:t>
            </w:r>
          </w:p>
        </w:tc>
        <w:tc>
          <w:tcPr>
            <w:tcW w:w="927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3,8591</w:t>
            </w:r>
          </w:p>
        </w:tc>
      </w:tr>
      <w:tr w:rsidR="00C4599A">
        <w:trPr>
          <w:jc w:val="center"/>
        </w:trPr>
        <w:tc>
          <w:tcPr>
            <w:tcW w:w="1120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10/04/2018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3,8541</w:t>
            </w:r>
          </w:p>
        </w:tc>
        <w:tc>
          <w:tcPr>
            <w:tcW w:w="1121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25/04/2018</w:t>
            </w:r>
          </w:p>
        </w:tc>
        <w:tc>
          <w:tcPr>
            <w:tcW w:w="927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3,8595</w:t>
            </w:r>
          </w:p>
        </w:tc>
      </w:tr>
      <w:tr w:rsidR="00C4599A">
        <w:trPr>
          <w:jc w:val="center"/>
        </w:trPr>
        <w:tc>
          <w:tcPr>
            <w:tcW w:w="1120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11/04/2018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3,8545</w:t>
            </w:r>
          </w:p>
        </w:tc>
        <w:tc>
          <w:tcPr>
            <w:tcW w:w="1121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26/04/2018</w:t>
            </w:r>
          </w:p>
        </w:tc>
        <w:tc>
          <w:tcPr>
            <w:tcW w:w="927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3,8598</w:t>
            </w:r>
          </w:p>
        </w:tc>
      </w:tr>
      <w:tr w:rsidR="00C4599A">
        <w:trPr>
          <w:jc w:val="center"/>
        </w:trPr>
        <w:tc>
          <w:tcPr>
            <w:tcW w:w="1120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12/04/2018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3,8548</w:t>
            </w:r>
          </w:p>
        </w:tc>
        <w:tc>
          <w:tcPr>
            <w:tcW w:w="1121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27/04/2018</w:t>
            </w:r>
          </w:p>
        </w:tc>
        <w:tc>
          <w:tcPr>
            <w:tcW w:w="927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3,8602</w:t>
            </w:r>
          </w:p>
        </w:tc>
      </w:tr>
      <w:tr w:rsidR="00C4599A">
        <w:trPr>
          <w:jc w:val="center"/>
        </w:trPr>
        <w:tc>
          <w:tcPr>
            <w:tcW w:w="1120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13/04/2018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3,8552</w:t>
            </w:r>
          </w:p>
        </w:tc>
        <w:tc>
          <w:tcPr>
            <w:tcW w:w="1121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28/04/2018</w:t>
            </w:r>
          </w:p>
        </w:tc>
        <w:tc>
          <w:tcPr>
            <w:tcW w:w="927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3,8606</w:t>
            </w:r>
          </w:p>
        </w:tc>
      </w:tr>
      <w:tr w:rsidR="00C4599A">
        <w:trPr>
          <w:jc w:val="center"/>
        </w:trPr>
        <w:tc>
          <w:tcPr>
            <w:tcW w:w="1120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14/04/2018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3,8555</w:t>
            </w:r>
          </w:p>
        </w:tc>
        <w:tc>
          <w:tcPr>
            <w:tcW w:w="1121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29/04/2018</w:t>
            </w:r>
          </w:p>
        </w:tc>
        <w:tc>
          <w:tcPr>
            <w:tcW w:w="927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3,8609</w:t>
            </w:r>
          </w:p>
        </w:tc>
      </w:tr>
      <w:tr w:rsidR="00C4599A">
        <w:trPr>
          <w:jc w:val="center"/>
        </w:trPr>
        <w:tc>
          <w:tcPr>
            <w:tcW w:w="1120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15/04/2018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3,8559</w:t>
            </w:r>
          </w:p>
        </w:tc>
        <w:tc>
          <w:tcPr>
            <w:tcW w:w="1121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30/04/2018</w:t>
            </w:r>
          </w:p>
        </w:tc>
        <w:tc>
          <w:tcPr>
            <w:tcW w:w="927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3,8613</w:t>
            </w:r>
          </w:p>
        </w:tc>
      </w:tr>
    </w:tbl>
    <w:p w:rsidR="00C4599A" w:rsidRDefault="00C4599A" w:rsidP="00DD3D3B">
      <w:pPr>
        <w:pStyle w:val="BodyText"/>
        <w:jc w:val="center"/>
      </w:pPr>
    </w:p>
    <w:p w:rsidR="00C4599A" w:rsidRDefault="00C4599A" w:rsidP="00DD3D3B">
      <w:pPr>
        <w:pStyle w:val="BodyText"/>
        <w:spacing w:after="0"/>
        <w:jc w:val="center"/>
        <w:rPr>
          <w:rStyle w:val="Strong"/>
          <w:rFonts w:ascii="Arial" w:hAnsi="Arial" w:cs="Arial"/>
          <w:color w:val="222222"/>
          <w:sz w:val="20"/>
          <w:szCs w:val="20"/>
        </w:rPr>
      </w:pPr>
      <w:r>
        <w:rPr>
          <w:rStyle w:val="Strong"/>
          <w:rFonts w:ascii="Arial" w:hAnsi="Arial" w:cs="Arial"/>
          <w:color w:val="222222"/>
          <w:sz w:val="20"/>
          <w:szCs w:val="20"/>
        </w:rPr>
        <w:t>MAYO 2018</w:t>
      </w:r>
    </w:p>
    <w:p w:rsidR="00C4599A" w:rsidRDefault="00C4599A" w:rsidP="00DD3D3B">
      <w:pPr>
        <w:pStyle w:val="BodyText"/>
        <w:spacing w:after="0"/>
        <w:jc w:val="center"/>
        <w:rPr>
          <w:rStyle w:val="Strong"/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118"/>
        <w:gridCol w:w="874"/>
        <w:gridCol w:w="1119"/>
        <w:gridCol w:w="926"/>
      </w:tblGrid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Fecha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Valor UI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Fecha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Valor UI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01/05/2018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3,8616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16/05/2018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3,8641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02/05/2018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3,8620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17/05/2018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3,8641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03/05/2018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3,8624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18/05/2018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3,8642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04/05/2018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3,8627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19/05/2018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3,8643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05/05/2018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3,8631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20/05/2018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3,8644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06/05/2018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3,8632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21/05/2018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3,8645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07/05/2018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3,8633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22/05/2018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3,8646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08/05/2018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3,8634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23/05/2018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3,8647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09/05/2018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3,8634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24/05/2018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3,8648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10/05/2018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3,8635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25/05/2018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3,8648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11/05/2018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3,8636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26/05/2018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3,8649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12/05/2018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3,8637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27/05/2018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3,8650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13/05/2018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3,8638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28/05/2018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3,8651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14/05/2018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3,8639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29/05/2018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3,8652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15/05/2018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3,8640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30/05/2018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3,8653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31/05/2018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3,8654</w:t>
            </w:r>
          </w:p>
        </w:tc>
      </w:tr>
    </w:tbl>
    <w:p w:rsidR="00C4599A" w:rsidRDefault="00C4599A" w:rsidP="00DD3D3B">
      <w:pPr>
        <w:pStyle w:val="BodyText"/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</w:p>
    <w:p w:rsidR="00C4599A" w:rsidRDefault="00C4599A" w:rsidP="00DD3D3B">
      <w:pPr>
        <w:pStyle w:val="BodyText"/>
        <w:spacing w:after="0"/>
        <w:jc w:val="center"/>
        <w:rPr>
          <w:rFonts w:ascii="Arial" w:hAnsi="Arial" w:cs="Arial"/>
          <w:sz w:val="20"/>
          <w:szCs w:val="20"/>
        </w:rPr>
      </w:pPr>
    </w:p>
    <w:p w:rsidR="00C4599A" w:rsidRDefault="00C4599A" w:rsidP="00DD3D3B">
      <w:pPr>
        <w:pStyle w:val="BodyText"/>
        <w:spacing w:after="0"/>
        <w:jc w:val="center"/>
        <w:rPr>
          <w:rFonts w:ascii="Arial" w:hAnsi="Arial" w:cs="Arial"/>
          <w:sz w:val="20"/>
          <w:szCs w:val="20"/>
        </w:rPr>
      </w:pPr>
    </w:p>
    <w:p w:rsidR="00C4599A" w:rsidRDefault="00C4599A" w:rsidP="00DD3D3B">
      <w:pPr>
        <w:pStyle w:val="BodyText"/>
        <w:spacing w:after="0"/>
        <w:jc w:val="center"/>
        <w:rPr>
          <w:rFonts w:ascii="Arial" w:hAnsi="Arial" w:cs="Arial"/>
          <w:sz w:val="20"/>
          <w:szCs w:val="20"/>
        </w:rPr>
      </w:pPr>
    </w:p>
    <w:p w:rsidR="00C4599A" w:rsidRDefault="00C4599A" w:rsidP="00DD3D3B">
      <w:pPr>
        <w:pStyle w:val="BodyText"/>
        <w:spacing w:after="0"/>
        <w:jc w:val="center"/>
        <w:rPr>
          <w:rStyle w:val="Strong"/>
          <w:rFonts w:ascii="Arial" w:hAnsi="Arial" w:cs="Arial"/>
          <w:color w:val="222222"/>
          <w:sz w:val="20"/>
          <w:szCs w:val="20"/>
        </w:rPr>
      </w:pPr>
      <w:r>
        <w:rPr>
          <w:rStyle w:val="Strong"/>
          <w:rFonts w:ascii="Arial" w:hAnsi="Arial" w:cs="Arial"/>
          <w:color w:val="222222"/>
          <w:sz w:val="20"/>
          <w:szCs w:val="20"/>
        </w:rPr>
        <w:t>JUNIO 2018</w:t>
      </w:r>
    </w:p>
    <w:p w:rsidR="00C4599A" w:rsidRDefault="00C4599A" w:rsidP="00DD3D3B">
      <w:pPr>
        <w:pStyle w:val="BodyText"/>
        <w:spacing w:after="0"/>
        <w:jc w:val="center"/>
        <w:rPr>
          <w:rStyle w:val="Strong"/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118"/>
        <w:gridCol w:w="874"/>
        <w:gridCol w:w="1119"/>
        <w:gridCol w:w="926"/>
      </w:tblGrid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Fecha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Valor UI</w:t>
            </w:r>
          </w:p>
        </w:tc>
        <w:tc>
          <w:tcPr>
            <w:tcW w:w="1119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Fecha</w:t>
            </w:r>
          </w:p>
        </w:tc>
        <w:tc>
          <w:tcPr>
            <w:tcW w:w="926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Valor UI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01/06/2018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3,8655</w:t>
            </w:r>
          </w:p>
        </w:tc>
        <w:tc>
          <w:tcPr>
            <w:tcW w:w="1119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16/06/2018</w:t>
            </w:r>
          </w:p>
        </w:tc>
        <w:tc>
          <w:tcPr>
            <w:tcW w:w="926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3,8773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02/06/2018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3,8655</w:t>
            </w:r>
          </w:p>
        </w:tc>
        <w:tc>
          <w:tcPr>
            <w:tcW w:w="1119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17/06/2018</w:t>
            </w:r>
          </w:p>
        </w:tc>
        <w:tc>
          <w:tcPr>
            <w:tcW w:w="926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3,8783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03/06/2018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3,8656</w:t>
            </w:r>
          </w:p>
        </w:tc>
        <w:tc>
          <w:tcPr>
            <w:tcW w:w="1119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18/06/2018</w:t>
            </w:r>
          </w:p>
        </w:tc>
        <w:tc>
          <w:tcPr>
            <w:tcW w:w="926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3,8793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04/06/2018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3,8657</w:t>
            </w:r>
          </w:p>
        </w:tc>
        <w:tc>
          <w:tcPr>
            <w:tcW w:w="1119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19/06/2018</w:t>
            </w:r>
          </w:p>
        </w:tc>
        <w:tc>
          <w:tcPr>
            <w:tcW w:w="926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3,8804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05/06/2018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3,8658</w:t>
            </w:r>
          </w:p>
        </w:tc>
        <w:tc>
          <w:tcPr>
            <w:tcW w:w="1119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20/06/2018</w:t>
            </w:r>
          </w:p>
        </w:tc>
        <w:tc>
          <w:tcPr>
            <w:tcW w:w="926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3,8814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06/06/2018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3,8668</w:t>
            </w:r>
          </w:p>
        </w:tc>
        <w:tc>
          <w:tcPr>
            <w:tcW w:w="1119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21/06/2018</w:t>
            </w:r>
          </w:p>
        </w:tc>
        <w:tc>
          <w:tcPr>
            <w:tcW w:w="926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3,8825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07/06/2018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3,8679</w:t>
            </w:r>
          </w:p>
        </w:tc>
        <w:tc>
          <w:tcPr>
            <w:tcW w:w="1119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22/06/2018</w:t>
            </w:r>
          </w:p>
        </w:tc>
        <w:tc>
          <w:tcPr>
            <w:tcW w:w="926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3,8835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08/06/2018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3,8689</w:t>
            </w:r>
          </w:p>
        </w:tc>
        <w:tc>
          <w:tcPr>
            <w:tcW w:w="1119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23/06/2018</w:t>
            </w:r>
          </w:p>
        </w:tc>
        <w:tc>
          <w:tcPr>
            <w:tcW w:w="926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3,8846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09/06/2018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3,8700</w:t>
            </w:r>
          </w:p>
        </w:tc>
        <w:tc>
          <w:tcPr>
            <w:tcW w:w="1119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24/06/2018</w:t>
            </w:r>
          </w:p>
        </w:tc>
        <w:tc>
          <w:tcPr>
            <w:tcW w:w="926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3,8856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10/06/2018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3,8710</w:t>
            </w:r>
          </w:p>
        </w:tc>
        <w:tc>
          <w:tcPr>
            <w:tcW w:w="1119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25/06/2018</w:t>
            </w:r>
          </w:p>
        </w:tc>
        <w:tc>
          <w:tcPr>
            <w:tcW w:w="926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3,8866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11/06/2018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3,8720</w:t>
            </w:r>
          </w:p>
        </w:tc>
        <w:tc>
          <w:tcPr>
            <w:tcW w:w="1119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26/06/2018</w:t>
            </w:r>
          </w:p>
        </w:tc>
        <w:tc>
          <w:tcPr>
            <w:tcW w:w="926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3,8877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12/06/2018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3,8731</w:t>
            </w:r>
          </w:p>
        </w:tc>
        <w:tc>
          <w:tcPr>
            <w:tcW w:w="1119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27/06/2018</w:t>
            </w:r>
          </w:p>
        </w:tc>
        <w:tc>
          <w:tcPr>
            <w:tcW w:w="926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3,8887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13/06/2018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3,8741</w:t>
            </w:r>
          </w:p>
        </w:tc>
        <w:tc>
          <w:tcPr>
            <w:tcW w:w="1119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28/06/2018</w:t>
            </w:r>
          </w:p>
        </w:tc>
        <w:tc>
          <w:tcPr>
            <w:tcW w:w="926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3,8898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14/06/2018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3,8752</w:t>
            </w:r>
          </w:p>
        </w:tc>
        <w:tc>
          <w:tcPr>
            <w:tcW w:w="1119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29/06/2018</w:t>
            </w:r>
          </w:p>
        </w:tc>
        <w:tc>
          <w:tcPr>
            <w:tcW w:w="926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3,8908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15/06/2018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3,8762</w:t>
            </w:r>
          </w:p>
        </w:tc>
        <w:tc>
          <w:tcPr>
            <w:tcW w:w="1119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30/06/2018</w:t>
            </w:r>
          </w:p>
        </w:tc>
        <w:tc>
          <w:tcPr>
            <w:tcW w:w="926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3,8919</w:t>
            </w:r>
          </w:p>
        </w:tc>
      </w:tr>
    </w:tbl>
    <w:p w:rsidR="00C4599A" w:rsidRDefault="00C4599A" w:rsidP="00DD3D3B">
      <w:pPr>
        <w:pStyle w:val="BodyText"/>
        <w:spacing w:after="0"/>
        <w:jc w:val="center"/>
      </w:pPr>
    </w:p>
    <w:p w:rsidR="00C4599A" w:rsidRDefault="00C4599A" w:rsidP="00DD3D3B">
      <w:pPr>
        <w:pStyle w:val="BodyText"/>
        <w:spacing w:after="0"/>
        <w:jc w:val="center"/>
        <w:rPr>
          <w:rStyle w:val="Strong"/>
          <w:rFonts w:ascii="Arial" w:hAnsi="Arial" w:cs="Arial"/>
          <w:color w:val="222222"/>
          <w:sz w:val="20"/>
          <w:szCs w:val="20"/>
        </w:rPr>
      </w:pPr>
      <w:r>
        <w:rPr>
          <w:rStyle w:val="Strong"/>
          <w:rFonts w:ascii="Arial" w:hAnsi="Arial" w:cs="Arial"/>
          <w:color w:val="222222"/>
          <w:sz w:val="20"/>
          <w:szCs w:val="20"/>
        </w:rPr>
        <w:t>JULIO 2018</w:t>
      </w:r>
    </w:p>
    <w:p w:rsidR="00C4599A" w:rsidRDefault="00C4599A" w:rsidP="00DD3D3B">
      <w:pPr>
        <w:pStyle w:val="BodyText"/>
        <w:spacing w:after="0"/>
        <w:jc w:val="center"/>
        <w:rPr>
          <w:rStyle w:val="Strong"/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118"/>
        <w:gridCol w:w="874"/>
        <w:gridCol w:w="1119"/>
        <w:gridCol w:w="926"/>
      </w:tblGrid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Fecha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Valor UI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Fecha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Valor UI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01/07/2018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3,8929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17/07/2018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3,9120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02/07/2018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3,8940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18/07/2018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3,9132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03/07/2018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3,8950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19/07/2018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3,9145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04/07/2018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3,8961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20/07/2018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3,9157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05/07/2018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3,8971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21/07/2018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3,9170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06/07/2018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3,8983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22/07/2018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3,9182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07/07/2018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3,8996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23/07/2018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3,9195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08/07/2018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3,9008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24/07/2018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3,9207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09/07/2018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3,9021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25/07/2018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3,9219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10/07/2018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3,9033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26/07/2018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3,9232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11/07/2018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3,9045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27/07/2018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3,9244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12/07/2018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3,9058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28/07/2018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3,9257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13/07/2018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3,9070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29/07/2018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3,9269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14/07/2018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3,9083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30/07/2018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3,9282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15/07/2018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3,9095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31/07/2018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3,9294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16/07/2018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3,9107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4599A" w:rsidRDefault="00C4599A" w:rsidP="00DD3D3B">
      <w:pPr>
        <w:pStyle w:val="BodyText"/>
        <w:jc w:val="center"/>
        <w:rPr>
          <w:rFonts w:ascii="Arial" w:hAnsi="Arial" w:cs="Arial"/>
          <w:sz w:val="20"/>
          <w:szCs w:val="20"/>
        </w:rPr>
      </w:pPr>
    </w:p>
    <w:p w:rsidR="00C4599A" w:rsidRDefault="00C4599A" w:rsidP="00DD3D3B">
      <w:pPr>
        <w:pStyle w:val="BodyText"/>
        <w:spacing w:after="0"/>
        <w:jc w:val="center"/>
        <w:rPr>
          <w:rStyle w:val="Strong"/>
          <w:rFonts w:ascii="Arial" w:hAnsi="Arial" w:cs="Arial"/>
          <w:color w:val="222222"/>
          <w:sz w:val="20"/>
          <w:szCs w:val="20"/>
        </w:rPr>
      </w:pPr>
      <w:r>
        <w:rPr>
          <w:rStyle w:val="Strong"/>
          <w:rFonts w:ascii="Arial" w:hAnsi="Arial" w:cs="Arial"/>
          <w:color w:val="222222"/>
          <w:sz w:val="20"/>
          <w:szCs w:val="20"/>
        </w:rPr>
        <w:t>AGOSTO 2018</w:t>
      </w:r>
    </w:p>
    <w:p w:rsidR="00C4599A" w:rsidRDefault="00C4599A" w:rsidP="00DD3D3B">
      <w:pPr>
        <w:pStyle w:val="BodyText"/>
        <w:spacing w:after="0"/>
        <w:jc w:val="center"/>
        <w:rPr>
          <w:rStyle w:val="Strong"/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118"/>
        <w:gridCol w:w="874"/>
        <w:gridCol w:w="1119"/>
        <w:gridCol w:w="926"/>
      </w:tblGrid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Fecha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Valor UI</w:t>
            </w:r>
          </w:p>
        </w:tc>
        <w:tc>
          <w:tcPr>
            <w:tcW w:w="1119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Fecha</w:t>
            </w:r>
          </w:p>
        </w:tc>
        <w:tc>
          <w:tcPr>
            <w:tcW w:w="926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Valor UI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01/08/2018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3,9307</w:t>
            </w:r>
          </w:p>
        </w:tc>
        <w:tc>
          <w:tcPr>
            <w:tcW w:w="1119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17/08/2018</w:t>
            </w:r>
          </w:p>
        </w:tc>
        <w:tc>
          <w:tcPr>
            <w:tcW w:w="926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3,9448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02/08/2018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3,9319</w:t>
            </w:r>
          </w:p>
        </w:tc>
        <w:tc>
          <w:tcPr>
            <w:tcW w:w="1119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18/08/2018</w:t>
            </w:r>
          </w:p>
        </w:tc>
        <w:tc>
          <w:tcPr>
            <w:tcW w:w="926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3,9456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03/08/2018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3,9332</w:t>
            </w:r>
          </w:p>
        </w:tc>
        <w:tc>
          <w:tcPr>
            <w:tcW w:w="1119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19/08/2018</w:t>
            </w:r>
          </w:p>
        </w:tc>
        <w:tc>
          <w:tcPr>
            <w:tcW w:w="926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3,9463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04/08/2018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3,9344</w:t>
            </w:r>
          </w:p>
        </w:tc>
        <w:tc>
          <w:tcPr>
            <w:tcW w:w="1119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20/08/2018</w:t>
            </w:r>
          </w:p>
        </w:tc>
        <w:tc>
          <w:tcPr>
            <w:tcW w:w="926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3,9471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05/08/2018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3,9357</w:t>
            </w:r>
          </w:p>
        </w:tc>
        <w:tc>
          <w:tcPr>
            <w:tcW w:w="1119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21/08/2018</w:t>
            </w:r>
          </w:p>
        </w:tc>
        <w:tc>
          <w:tcPr>
            <w:tcW w:w="926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3,9479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06/08/2018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3,9365</w:t>
            </w:r>
          </w:p>
        </w:tc>
        <w:tc>
          <w:tcPr>
            <w:tcW w:w="1119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22/08/2018</w:t>
            </w:r>
          </w:p>
        </w:tc>
        <w:tc>
          <w:tcPr>
            <w:tcW w:w="926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3,9486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07/08/2018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3,9372</w:t>
            </w:r>
          </w:p>
        </w:tc>
        <w:tc>
          <w:tcPr>
            <w:tcW w:w="1119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23/08/2018</w:t>
            </w:r>
          </w:p>
        </w:tc>
        <w:tc>
          <w:tcPr>
            <w:tcW w:w="926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3,9494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08/08/2018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3,9380</w:t>
            </w:r>
          </w:p>
        </w:tc>
        <w:tc>
          <w:tcPr>
            <w:tcW w:w="1119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24/08/2018</w:t>
            </w:r>
          </w:p>
        </w:tc>
        <w:tc>
          <w:tcPr>
            <w:tcW w:w="926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3,9502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09/08/2018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3,9387</w:t>
            </w:r>
          </w:p>
        </w:tc>
        <w:tc>
          <w:tcPr>
            <w:tcW w:w="1119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25/08/2018</w:t>
            </w:r>
          </w:p>
        </w:tc>
        <w:tc>
          <w:tcPr>
            <w:tcW w:w="926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3,9509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10/08/2018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3,9395</w:t>
            </w:r>
          </w:p>
        </w:tc>
        <w:tc>
          <w:tcPr>
            <w:tcW w:w="1119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26/08/2018</w:t>
            </w:r>
          </w:p>
        </w:tc>
        <w:tc>
          <w:tcPr>
            <w:tcW w:w="926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3,9517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11/08/2018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3,9403</w:t>
            </w:r>
          </w:p>
        </w:tc>
        <w:tc>
          <w:tcPr>
            <w:tcW w:w="1119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27/08/2018</w:t>
            </w:r>
          </w:p>
        </w:tc>
        <w:tc>
          <w:tcPr>
            <w:tcW w:w="926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3,9524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12/08/2018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3,9410</w:t>
            </w:r>
          </w:p>
        </w:tc>
        <w:tc>
          <w:tcPr>
            <w:tcW w:w="1119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28/08/2018</w:t>
            </w:r>
          </w:p>
        </w:tc>
        <w:tc>
          <w:tcPr>
            <w:tcW w:w="926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3,9532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13/08/2018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3,9418</w:t>
            </w:r>
          </w:p>
        </w:tc>
        <w:tc>
          <w:tcPr>
            <w:tcW w:w="1119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29/08/2018</w:t>
            </w:r>
          </w:p>
        </w:tc>
        <w:tc>
          <w:tcPr>
            <w:tcW w:w="926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3,9540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14/08/2018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3,9425</w:t>
            </w:r>
          </w:p>
        </w:tc>
        <w:tc>
          <w:tcPr>
            <w:tcW w:w="1119" w:type="dxa"/>
            <w:tcBorders>
              <w:bottom w:val="single" w:sz="4" w:space="0" w:color="000000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30/08/2018</w:t>
            </w:r>
          </w:p>
        </w:tc>
        <w:tc>
          <w:tcPr>
            <w:tcW w:w="926" w:type="dxa"/>
            <w:tcBorders>
              <w:bottom w:val="single" w:sz="4" w:space="0" w:color="000000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3,9547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15/08/2018</w:t>
            </w:r>
          </w:p>
        </w:tc>
        <w:tc>
          <w:tcPr>
            <w:tcW w:w="874" w:type="dxa"/>
            <w:tcBorders>
              <w:right w:val="single" w:sz="4" w:space="0" w:color="000000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3,9433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31/08/2018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3,9555</w:t>
            </w:r>
          </w:p>
        </w:tc>
      </w:tr>
      <w:tr w:rsidR="00C4599A">
        <w:trPr>
          <w:trHeight w:val="267"/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16/08/2018</w:t>
            </w:r>
          </w:p>
        </w:tc>
        <w:tc>
          <w:tcPr>
            <w:tcW w:w="874" w:type="dxa"/>
            <w:tcBorders>
              <w:right w:val="single" w:sz="4" w:space="0" w:color="000000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3,9441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4599A" w:rsidRDefault="00C4599A" w:rsidP="00DD3D3B">
      <w:pPr>
        <w:pStyle w:val="BodyText"/>
        <w:spacing w:after="0"/>
        <w:jc w:val="center"/>
        <w:rPr>
          <w:rStyle w:val="Strong"/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  <w:r>
        <w:rPr>
          <w:rStyle w:val="Strong"/>
          <w:rFonts w:ascii="Arial" w:hAnsi="Arial" w:cs="Arial"/>
          <w:color w:val="222222"/>
          <w:sz w:val="20"/>
          <w:szCs w:val="20"/>
        </w:rPr>
        <w:t>SETIEMBRE 2018</w:t>
      </w:r>
    </w:p>
    <w:p w:rsidR="00C4599A" w:rsidRDefault="00C4599A" w:rsidP="00DD3D3B">
      <w:pPr>
        <w:pStyle w:val="BodyText"/>
        <w:spacing w:after="0"/>
        <w:jc w:val="center"/>
        <w:rPr>
          <w:rStyle w:val="Strong"/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118"/>
        <w:gridCol w:w="874"/>
        <w:gridCol w:w="1119"/>
        <w:gridCol w:w="926"/>
      </w:tblGrid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Fecha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Valor UI</w:t>
            </w:r>
          </w:p>
        </w:tc>
        <w:tc>
          <w:tcPr>
            <w:tcW w:w="1119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Fecha</w:t>
            </w:r>
          </w:p>
        </w:tc>
        <w:tc>
          <w:tcPr>
            <w:tcW w:w="926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Valor UI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01/09/2018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3,9563</w:t>
            </w:r>
          </w:p>
        </w:tc>
        <w:tc>
          <w:tcPr>
            <w:tcW w:w="1119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16/09/2018</w:t>
            </w:r>
          </w:p>
        </w:tc>
        <w:tc>
          <w:tcPr>
            <w:tcW w:w="926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3,9690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02/09/2018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3,9570</w:t>
            </w:r>
          </w:p>
        </w:tc>
        <w:tc>
          <w:tcPr>
            <w:tcW w:w="1119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17/09/2018</w:t>
            </w:r>
          </w:p>
        </w:tc>
        <w:tc>
          <w:tcPr>
            <w:tcW w:w="926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3,9699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03/09/2018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3,9578</w:t>
            </w:r>
          </w:p>
        </w:tc>
        <w:tc>
          <w:tcPr>
            <w:tcW w:w="1119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18/09/2018</w:t>
            </w:r>
          </w:p>
        </w:tc>
        <w:tc>
          <w:tcPr>
            <w:tcW w:w="926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3,9708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04/09/2018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3,9586</w:t>
            </w:r>
          </w:p>
        </w:tc>
        <w:tc>
          <w:tcPr>
            <w:tcW w:w="1119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19/09/2018</w:t>
            </w:r>
          </w:p>
        </w:tc>
        <w:tc>
          <w:tcPr>
            <w:tcW w:w="926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3,9717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05/09/2018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3,9593</w:t>
            </w:r>
          </w:p>
        </w:tc>
        <w:tc>
          <w:tcPr>
            <w:tcW w:w="1119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20/09/2018</w:t>
            </w:r>
          </w:p>
        </w:tc>
        <w:tc>
          <w:tcPr>
            <w:tcW w:w="926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3,9725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06/09/2018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3,9602</w:t>
            </w:r>
          </w:p>
        </w:tc>
        <w:tc>
          <w:tcPr>
            <w:tcW w:w="1119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21/09/2018</w:t>
            </w:r>
          </w:p>
        </w:tc>
        <w:tc>
          <w:tcPr>
            <w:tcW w:w="926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3,9734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07/09/2018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3,9611</w:t>
            </w:r>
          </w:p>
        </w:tc>
        <w:tc>
          <w:tcPr>
            <w:tcW w:w="1119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22/09/2018</w:t>
            </w:r>
          </w:p>
        </w:tc>
        <w:tc>
          <w:tcPr>
            <w:tcW w:w="926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3,9743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08/09/2018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3,9619</w:t>
            </w:r>
          </w:p>
        </w:tc>
        <w:tc>
          <w:tcPr>
            <w:tcW w:w="1119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23/09/2018</w:t>
            </w:r>
          </w:p>
        </w:tc>
        <w:tc>
          <w:tcPr>
            <w:tcW w:w="926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3,9752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09/09/2018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3,9628</w:t>
            </w:r>
          </w:p>
        </w:tc>
        <w:tc>
          <w:tcPr>
            <w:tcW w:w="1119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24/09/2018</w:t>
            </w:r>
          </w:p>
        </w:tc>
        <w:tc>
          <w:tcPr>
            <w:tcW w:w="926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3,9761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10/09/2018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3,9637</w:t>
            </w:r>
          </w:p>
        </w:tc>
        <w:tc>
          <w:tcPr>
            <w:tcW w:w="1119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25/09/2018</w:t>
            </w:r>
          </w:p>
        </w:tc>
        <w:tc>
          <w:tcPr>
            <w:tcW w:w="926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3,9770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11/09/2018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3,9646</w:t>
            </w:r>
          </w:p>
        </w:tc>
        <w:tc>
          <w:tcPr>
            <w:tcW w:w="1119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26/09/2018</w:t>
            </w:r>
          </w:p>
        </w:tc>
        <w:tc>
          <w:tcPr>
            <w:tcW w:w="926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3,9779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12/09/2018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3,9655</w:t>
            </w:r>
          </w:p>
        </w:tc>
        <w:tc>
          <w:tcPr>
            <w:tcW w:w="1119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27/09/2018</w:t>
            </w:r>
          </w:p>
        </w:tc>
        <w:tc>
          <w:tcPr>
            <w:tcW w:w="926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3,9787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13/09/2018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3,9664</w:t>
            </w:r>
          </w:p>
        </w:tc>
        <w:tc>
          <w:tcPr>
            <w:tcW w:w="1119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28/09/2018</w:t>
            </w:r>
          </w:p>
        </w:tc>
        <w:tc>
          <w:tcPr>
            <w:tcW w:w="926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3,9796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14/09/2018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3,9672</w:t>
            </w:r>
          </w:p>
        </w:tc>
        <w:tc>
          <w:tcPr>
            <w:tcW w:w="1119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29/09/2018</w:t>
            </w:r>
          </w:p>
        </w:tc>
        <w:tc>
          <w:tcPr>
            <w:tcW w:w="926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3,9805</w:t>
            </w:r>
          </w:p>
        </w:tc>
      </w:tr>
      <w:tr w:rsidR="00C4599A">
        <w:trPr>
          <w:jc w:val="center"/>
        </w:trPr>
        <w:tc>
          <w:tcPr>
            <w:tcW w:w="1118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15/09/2018</w:t>
            </w:r>
          </w:p>
        </w:tc>
        <w:tc>
          <w:tcPr>
            <w:tcW w:w="874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3,9681</w:t>
            </w:r>
          </w:p>
        </w:tc>
        <w:tc>
          <w:tcPr>
            <w:tcW w:w="1119" w:type="dxa"/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30/09/2018</w:t>
            </w:r>
          </w:p>
        </w:tc>
        <w:tc>
          <w:tcPr>
            <w:tcW w:w="926" w:type="dxa"/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3,9814</w:t>
            </w:r>
          </w:p>
        </w:tc>
      </w:tr>
    </w:tbl>
    <w:p w:rsidR="00C4599A" w:rsidRDefault="00C4599A" w:rsidP="00DD3D3B">
      <w:pPr>
        <w:pStyle w:val="BodyText"/>
        <w:jc w:val="center"/>
        <w:rPr>
          <w:rStyle w:val="Strong"/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  <w:r>
        <w:rPr>
          <w:rStyle w:val="Strong"/>
          <w:rFonts w:ascii="Arial" w:hAnsi="Arial" w:cs="Arial"/>
          <w:color w:val="222222"/>
          <w:sz w:val="20"/>
          <w:szCs w:val="20"/>
        </w:rPr>
        <w:t>OCTUBRE 2018</w:t>
      </w:r>
    </w:p>
    <w:tbl>
      <w:tblPr>
        <w:tblW w:w="0" w:type="auto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118"/>
        <w:gridCol w:w="874"/>
        <w:gridCol w:w="1119"/>
        <w:gridCol w:w="926"/>
      </w:tblGrid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Fecha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Valor UI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Fecha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Valor UI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01/10/2018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3,9823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17/10/2018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3,9935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02/10/2018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3,9832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18/10/2018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3,9941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03/10/2018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3,9841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19/10/2018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3,9948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04/10/2018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3,9849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20/10/2018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3,9954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05/10/2018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3,9858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21/10/2018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3,9961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06/10/2018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3,9864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22/10/2018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3,9967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07/10/2018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3,9871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23/10/2018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3,9974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08/10/2018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3,9877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24/10/2018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3,9980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09/10/2018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3,9884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25/10/2018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3,9986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10/10/2018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3,9890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26/10/2018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3,9993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11/10/2018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3,9896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27/10/2018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3,9999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12/10/2018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3,9903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28/10/2018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4,0006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13/10/2018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3,9909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29/10/2018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4,0012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14/10/2018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3,9916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30/10/2018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4,0019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15/10/2018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3,9922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31/10/2018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4,0025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16/10/2018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D77">
              <w:rPr>
                <w:rFonts w:ascii="Arial" w:hAnsi="Arial" w:cs="Arial"/>
                <w:sz w:val="20"/>
                <w:szCs w:val="20"/>
              </w:rPr>
              <w:t>3,9929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4599A" w:rsidRPr="00496D77" w:rsidRDefault="00C4599A" w:rsidP="00DD3D3B">
            <w:pPr>
              <w:pStyle w:val="Fuente"/>
              <w:jc w:val="center"/>
              <w:rPr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center"/>
          </w:tcPr>
          <w:p w:rsidR="00C4599A" w:rsidRPr="00496D77" w:rsidRDefault="00C4599A" w:rsidP="00DD3D3B">
            <w:pPr>
              <w:pStyle w:val="Fuente"/>
              <w:jc w:val="center"/>
              <w:rPr>
                <w:sz w:val="20"/>
                <w:szCs w:val="20"/>
              </w:rPr>
            </w:pPr>
          </w:p>
        </w:tc>
      </w:tr>
    </w:tbl>
    <w:p w:rsidR="00C4599A" w:rsidRDefault="00C4599A" w:rsidP="00DD3D3B">
      <w:pPr>
        <w:pStyle w:val="BodyText"/>
        <w:jc w:val="center"/>
        <w:rPr>
          <w:rFonts w:ascii="Arial" w:hAnsi="Arial" w:cs="Arial"/>
          <w:sz w:val="20"/>
          <w:szCs w:val="20"/>
        </w:rPr>
      </w:pPr>
    </w:p>
    <w:p w:rsidR="00C4599A" w:rsidRDefault="00C4599A" w:rsidP="00DD3D3B">
      <w:pPr>
        <w:pStyle w:val="BodyText"/>
        <w:jc w:val="center"/>
        <w:rPr>
          <w:rFonts w:ascii="Arial" w:hAnsi="Arial" w:cs="Arial"/>
          <w:sz w:val="20"/>
          <w:szCs w:val="20"/>
        </w:rPr>
      </w:pPr>
    </w:p>
    <w:p w:rsidR="00C4599A" w:rsidRDefault="00C4599A" w:rsidP="00DD3D3B">
      <w:pPr>
        <w:pStyle w:val="BodyText"/>
        <w:jc w:val="center"/>
        <w:rPr>
          <w:rStyle w:val="Strong"/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  <w:r>
        <w:rPr>
          <w:rStyle w:val="Strong"/>
          <w:rFonts w:ascii="Arial" w:hAnsi="Arial" w:cs="Arial"/>
          <w:color w:val="222222"/>
          <w:sz w:val="20"/>
          <w:szCs w:val="20"/>
        </w:rPr>
        <w:t>NOVIEMBRE 2018</w:t>
      </w:r>
    </w:p>
    <w:tbl>
      <w:tblPr>
        <w:tblW w:w="0" w:type="auto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118"/>
        <w:gridCol w:w="874"/>
        <w:gridCol w:w="1119"/>
        <w:gridCol w:w="926"/>
      </w:tblGrid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Fecha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Valor UI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Fecha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9A" w:rsidRDefault="00C4599A" w:rsidP="00DD3D3B">
            <w:pPr>
              <w:pStyle w:val="Contenidodelatabla"/>
              <w:jc w:val="center"/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Valor UI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323DF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3DF">
              <w:rPr>
                <w:rFonts w:ascii="Arial" w:hAnsi="Arial" w:cs="Arial"/>
                <w:sz w:val="20"/>
                <w:szCs w:val="20"/>
              </w:rPr>
              <w:t>01/1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D323DF">
              <w:rPr>
                <w:rFonts w:ascii="Arial" w:hAnsi="Arial" w:cs="Arial"/>
                <w:sz w:val="20"/>
                <w:szCs w:val="20"/>
              </w:rPr>
              <w:t>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07A11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4,0032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323DF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3D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D323DF">
              <w:rPr>
                <w:rFonts w:ascii="Arial" w:hAnsi="Arial" w:cs="Arial"/>
                <w:sz w:val="20"/>
                <w:szCs w:val="20"/>
              </w:rPr>
              <w:t>/1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D323DF">
              <w:rPr>
                <w:rFonts w:ascii="Arial" w:hAnsi="Arial" w:cs="Arial"/>
                <w:sz w:val="20"/>
                <w:szCs w:val="20"/>
              </w:rPr>
              <w:t>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07A11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4,0091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323DF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3DF">
              <w:rPr>
                <w:rFonts w:ascii="Arial" w:hAnsi="Arial" w:cs="Arial"/>
                <w:sz w:val="20"/>
                <w:szCs w:val="20"/>
              </w:rPr>
              <w:t>02/1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D323DF">
              <w:rPr>
                <w:rFonts w:ascii="Arial" w:hAnsi="Arial" w:cs="Arial"/>
                <w:sz w:val="20"/>
                <w:szCs w:val="20"/>
              </w:rPr>
              <w:t>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07A11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4,0038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323DF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3DF">
              <w:rPr>
                <w:rFonts w:ascii="Arial" w:hAnsi="Arial" w:cs="Arial"/>
                <w:sz w:val="20"/>
                <w:szCs w:val="20"/>
              </w:rPr>
              <w:t>17/1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D323DF">
              <w:rPr>
                <w:rFonts w:ascii="Arial" w:hAnsi="Arial" w:cs="Arial"/>
                <w:sz w:val="20"/>
                <w:szCs w:val="20"/>
              </w:rPr>
              <w:t>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07A11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4,0094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323DF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3DF">
              <w:rPr>
                <w:rFonts w:ascii="Arial" w:hAnsi="Arial" w:cs="Arial"/>
                <w:sz w:val="20"/>
                <w:szCs w:val="20"/>
              </w:rPr>
              <w:t>03/1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D323DF">
              <w:rPr>
                <w:rFonts w:ascii="Arial" w:hAnsi="Arial" w:cs="Arial"/>
                <w:sz w:val="20"/>
                <w:szCs w:val="20"/>
              </w:rPr>
              <w:t>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07A11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4,0044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323DF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3DF">
              <w:rPr>
                <w:rFonts w:ascii="Arial" w:hAnsi="Arial" w:cs="Arial"/>
                <w:sz w:val="20"/>
                <w:szCs w:val="20"/>
              </w:rPr>
              <w:t>18/1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D323DF">
              <w:rPr>
                <w:rFonts w:ascii="Arial" w:hAnsi="Arial" w:cs="Arial"/>
                <w:sz w:val="20"/>
                <w:szCs w:val="20"/>
              </w:rPr>
              <w:t>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07A11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4,0097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323DF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3DF">
              <w:rPr>
                <w:rFonts w:ascii="Arial" w:hAnsi="Arial" w:cs="Arial"/>
                <w:sz w:val="20"/>
                <w:szCs w:val="20"/>
              </w:rPr>
              <w:t>04/1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D323DF">
              <w:rPr>
                <w:rFonts w:ascii="Arial" w:hAnsi="Arial" w:cs="Arial"/>
                <w:sz w:val="20"/>
                <w:szCs w:val="20"/>
              </w:rPr>
              <w:t>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07A11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4,0051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323DF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3DF">
              <w:rPr>
                <w:rFonts w:ascii="Arial" w:hAnsi="Arial" w:cs="Arial"/>
                <w:sz w:val="20"/>
                <w:szCs w:val="20"/>
              </w:rPr>
              <w:t>19/1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D323DF">
              <w:rPr>
                <w:rFonts w:ascii="Arial" w:hAnsi="Arial" w:cs="Arial"/>
                <w:sz w:val="20"/>
                <w:szCs w:val="20"/>
              </w:rPr>
              <w:t>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07A11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4,0100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323DF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3DF">
              <w:rPr>
                <w:rFonts w:ascii="Arial" w:hAnsi="Arial" w:cs="Arial"/>
                <w:sz w:val="20"/>
                <w:szCs w:val="20"/>
              </w:rPr>
              <w:t>05/1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D323DF">
              <w:rPr>
                <w:rFonts w:ascii="Arial" w:hAnsi="Arial" w:cs="Arial"/>
                <w:sz w:val="20"/>
                <w:szCs w:val="20"/>
              </w:rPr>
              <w:t>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07A11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4,0057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323DF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3DF">
              <w:rPr>
                <w:rFonts w:ascii="Arial" w:hAnsi="Arial" w:cs="Arial"/>
                <w:sz w:val="20"/>
                <w:szCs w:val="20"/>
              </w:rPr>
              <w:t>20/1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D323DF">
              <w:rPr>
                <w:rFonts w:ascii="Arial" w:hAnsi="Arial" w:cs="Arial"/>
                <w:sz w:val="20"/>
                <w:szCs w:val="20"/>
              </w:rPr>
              <w:t>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07A11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4,0103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323DF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3DF">
              <w:rPr>
                <w:rFonts w:ascii="Arial" w:hAnsi="Arial" w:cs="Arial"/>
                <w:sz w:val="20"/>
                <w:szCs w:val="20"/>
              </w:rPr>
              <w:t>06/1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D323DF">
              <w:rPr>
                <w:rFonts w:ascii="Arial" w:hAnsi="Arial" w:cs="Arial"/>
                <w:sz w:val="20"/>
                <w:szCs w:val="20"/>
              </w:rPr>
              <w:t>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07A11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4,0060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323DF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3DF">
              <w:rPr>
                <w:rFonts w:ascii="Arial" w:hAnsi="Arial" w:cs="Arial"/>
                <w:sz w:val="20"/>
                <w:szCs w:val="20"/>
              </w:rPr>
              <w:t>21/1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D323DF">
              <w:rPr>
                <w:rFonts w:ascii="Arial" w:hAnsi="Arial" w:cs="Arial"/>
                <w:sz w:val="20"/>
                <w:szCs w:val="20"/>
              </w:rPr>
              <w:t>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07A11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4,0106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323DF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3DF">
              <w:rPr>
                <w:rFonts w:ascii="Arial" w:hAnsi="Arial" w:cs="Arial"/>
                <w:sz w:val="20"/>
                <w:szCs w:val="20"/>
              </w:rPr>
              <w:t>07/1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D323DF">
              <w:rPr>
                <w:rFonts w:ascii="Arial" w:hAnsi="Arial" w:cs="Arial"/>
                <w:sz w:val="20"/>
                <w:szCs w:val="20"/>
              </w:rPr>
              <w:t>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07A11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4,0063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323DF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3DF">
              <w:rPr>
                <w:rFonts w:ascii="Arial" w:hAnsi="Arial" w:cs="Arial"/>
                <w:sz w:val="20"/>
                <w:szCs w:val="20"/>
              </w:rPr>
              <w:t>22/1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D323DF">
              <w:rPr>
                <w:rFonts w:ascii="Arial" w:hAnsi="Arial" w:cs="Arial"/>
                <w:sz w:val="20"/>
                <w:szCs w:val="20"/>
              </w:rPr>
              <w:t>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07A11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4,0109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323DF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3DF">
              <w:rPr>
                <w:rFonts w:ascii="Arial" w:hAnsi="Arial" w:cs="Arial"/>
                <w:sz w:val="20"/>
                <w:szCs w:val="20"/>
              </w:rPr>
              <w:t>08/1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D323DF">
              <w:rPr>
                <w:rFonts w:ascii="Arial" w:hAnsi="Arial" w:cs="Arial"/>
                <w:sz w:val="20"/>
                <w:szCs w:val="20"/>
              </w:rPr>
              <w:t>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07A11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4,0066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323DF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3DF">
              <w:rPr>
                <w:rFonts w:ascii="Arial" w:hAnsi="Arial" w:cs="Arial"/>
                <w:sz w:val="20"/>
                <w:szCs w:val="20"/>
              </w:rPr>
              <w:t>23/1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D323DF">
              <w:rPr>
                <w:rFonts w:ascii="Arial" w:hAnsi="Arial" w:cs="Arial"/>
                <w:sz w:val="20"/>
                <w:szCs w:val="20"/>
              </w:rPr>
              <w:t>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07A11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4,0112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323DF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3DF">
              <w:rPr>
                <w:rFonts w:ascii="Arial" w:hAnsi="Arial" w:cs="Arial"/>
                <w:sz w:val="20"/>
                <w:szCs w:val="20"/>
              </w:rPr>
              <w:t>09/1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D323DF">
              <w:rPr>
                <w:rFonts w:ascii="Arial" w:hAnsi="Arial" w:cs="Arial"/>
                <w:sz w:val="20"/>
                <w:szCs w:val="20"/>
              </w:rPr>
              <w:t>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07A11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4,0069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323DF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3DF">
              <w:rPr>
                <w:rFonts w:ascii="Arial" w:hAnsi="Arial" w:cs="Arial"/>
                <w:sz w:val="20"/>
                <w:szCs w:val="20"/>
              </w:rPr>
              <w:t>24/1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D323DF">
              <w:rPr>
                <w:rFonts w:ascii="Arial" w:hAnsi="Arial" w:cs="Arial"/>
                <w:sz w:val="20"/>
                <w:szCs w:val="20"/>
              </w:rPr>
              <w:t>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07A11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4,0115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323DF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3DF">
              <w:rPr>
                <w:rFonts w:ascii="Arial" w:hAnsi="Arial" w:cs="Arial"/>
                <w:sz w:val="20"/>
                <w:szCs w:val="20"/>
              </w:rPr>
              <w:t>10/1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D323DF">
              <w:rPr>
                <w:rFonts w:ascii="Arial" w:hAnsi="Arial" w:cs="Arial"/>
                <w:sz w:val="20"/>
                <w:szCs w:val="20"/>
              </w:rPr>
              <w:t>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07A11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4,0072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323DF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3DF">
              <w:rPr>
                <w:rFonts w:ascii="Arial" w:hAnsi="Arial" w:cs="Arial"/>
                <w:sz w:val="20"/>
                <w:szCs w:val="20"/>
              </w:rPr>
              <w:t>25/1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D323DF">
              <w:rPr>
                <w:rFonts w:ascii="Arial" w:hAnsi="Arial" w:cs="Arial"/>
                <w:sz w:val="20"/>
                <w:szCs w:val="20"/>
              </w:rPr>
              <w:t>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07A11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4,0118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323DF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3DF">
              <w:rPr>
                <w:rFonts w:ascii="Arial" w:hAnsi="Arial" w:cs="Arial"/>
                <w:sz w:val="20"/>
                <w:szCs w:val="20"/>
              </w:rPr>
              <w:t>11/1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D323DF">
              <w:rPr>
                <w:rFonts w:ascii="Arial" w:hAnsi="Arial" w:cs="Arial"/>
                <w:sz w:val="20"/>
                <w:szCs w:val="20"/>
              </w:rPr>
              <w:t>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07A11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4,0075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323DF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3DF">
              <w:rPr>
                <w:rFonts w:ascii="Arial" w:hAnsi="Arial" w:cs="Arial"/>
                <w:sz w:val="20"/>
                <w:szCs w:val="20"/>
              </w:rPr>
              <w:t>26/1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D323DF">
              <w:rPr>
                <w:rFonts w:ascii="Arial" w:hAnsi="Arial" w:cs="Arial"/>
                <w:sz w:val="20"/>
                <w:szCs w:val="20"/>
              </w:rPr>
              <w:t>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07A11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4,0121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323DF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3DF">
              <w:rPr>
                <w:rFonts w:ascii="Arial" w:hAnsi="Arial" w:cs="Arial"/>
                <w:sz w:val="20"/>
                <w:szCs w:val="20"/>
              </w:rPr>
              <w:t>12/1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D323DF">
              <w:rPr>
                <w:rFonts w:ascii="Arial" w:hAnsi="Arial" w:cs="Arial"/>
                <w:sz w:val="20"/>
                <w:szCs w:val="20"/>
              </w:rPr>
              <w:t>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07A11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4,0078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323DF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3DF">
              <w:rPr>
                <w:rFonts w:ascii="Arial" w:hAnsi="Arial" w:cs="Arial"/>
                <w:sz w:val="20"/>
                <w:szCs w:val="20"/>
              </w:rPr>
              <w:t>27/1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D323DF">
              <w:rPr>
                <w:rFonts w:ascii="Arial" w:hAnsi="Arial" w:cs="Arial"/>
                <w:sz w:val="20"/>
                <w:szCs w:val="20"/>
              </w:rPr>
              <w:t>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07A11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4,0125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323DF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3DF">
              <w:rPr>
                <w:rFonts w:ascii="Arial" w:hAnsi="Arial" w:cs="Arial"/>
                <w:sz w:val="20"/>
                <w:szCs w:val="20"/>
              </w:rPr>
              <w:t>13/1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D323DF">
              <w:rPr>
                <w:rFonts w:ascii="Arial" w:hAnsi="Arial" w:cs="Arial"/>
                <w:sz w:val="20"/>
                <w:szCs w:val="20"/>
              </w:rPr>
              <w:t>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07A11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4,0082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323DF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3DF">
              <w:rPr>
                <w:rFonts w:ascii="Arial" w:hAnsi="Arial" w:cs="Arial"/>
                <w:sz w:val="20"/>
                <w:szCs w:val="20"/>
              </w:rPr>
              <w:t>28/1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D323DF">
              <w:rPr>
                <w:rFonts w:ascii="Arial" w:hAnsi="Arial" w:cs="Arial"/>
                <w:sz w:val="20"/>
                <w:szCs w:val="20"/>
              </w:rPr>
              <w:t>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07A11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7A11">
              <w:rPr>
                <w:rFonts w:ascii="Arial" w:hAnsi="Arial" w:cs="Arial"/>
                <w:sz w:val="20"/>
                <w:szCs w:val="20"/>
              </w:rPr>
              <w:t>4,0</w:t>
            </w:r>
            <w:r>
              <w:rPr>
                <w:rFonts w:ascii="Arial" w:hAnsi="Arial" w:cs="Arial"/>
                <w:sz w:val="20"/>
                <w:szCs w:val="20"/>
              </w:rPr>
              <w:t>128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323DF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3DF">
              <w:rPr>
                <w:rFonts w:ascii="Arial" w:hAnsi="Arial" w:cs="Arial"/>
                <w:sz w:val="20"/>
                <w:szCs w:val="20"/>
              </w:rPr>
              <w:t>14/1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D323DF">
              <w:rPr>
                <w:rFonts w:ascii="Arial" w:hAnsi="Arial" w:cs="Arial"/>
                <w:sz w:val="20"/>
                <w:szCs w:val="20"/>
              </w:rPr>
              <w:t>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07A11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4,0085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323DF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3DF">
              <w:rPr>
                <w:rFonts w:ascii="Arial" w:hAnsi="Arial" w:cs="Arial"/>
                <w:sz w:val="20"/>
                <w:szCs w:val="20"/>
              </w:rPr>
              <w:t>29/1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D323DF">
              <w:rPr>
                <w:rFonts w:ascii="Arial" w:hAnsi="Arial" w:cs="Arial"/>
                <w:sz w:val="20"/>
                <w:szCs w:val="20"/>
              </w:rPr>
              <w:t>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07A11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7A11">
              <w:rPr>
                <w:rFonts w:ascii="Arial" w:hAnsi="Arial" w:cs="Arial"/>
                <w:sz w:val="20"/>
                <w:szCs w:val="20"/>
              </w:rPr>
              <w:t>4,0</w:t>
            </w:r>
            <w:r>
              <w:rPr>
                <w:rFonts w:ascii="Arial" w:hAnsi="Arial" w:cs="Arial"/>
                <w:sz w:val="20"/>
                <w:szCs w:val="20"/>
              </w:rPr>
              <w:t>131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323DF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3DF">
              <w:rPr>
                <w:rFonts w:ascii="Arial" w:hAnsi="Arial" w:cs="Arial"/>
                <w:sz w:val="20"/>
                <w:szCs w:val="20"/>
              </w:rPr>
              <w:t>15/1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D323DF">
              <w:rPr>
                <w:rFonts w:ascii="Arial" w:hAnsi="Arial" w:cs="Arial"/>
                <w:sz w:val="20"/>
                <w:szCs w:val="20"/>
              </w:rPr>
              <w:t>/2018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07A11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4,0088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323DF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3DF">
              <w:rPr>
                <w:rFonts w:ascii="Arial" w:hAnsi="Arial" w:cs="Arial"/>
                <w:sz w:val="20"/>
                <w:szCs w:val="20"/>
              </w:rPr>
              <w:t>30/1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D323DF">
              <w:rPr>
                <w:rFonts w:ascii="Arial" w:hAnsi="Arial" w:cs="Arial"/>
                <w:sz w:val="20"/>
                <w:szCs w:val="20"/>
              </w:rPr>
              <w:t>/2018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99A" w:rsidRPr="00D07A11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7A11">
              <w:rPr>
                <w:rFonts w:ascii="Arial" w:hAnsi="Arial" w:cs="Arial"/>
                <w:sz w:val="20"/>
                <w:szCs w:val="20"/>
              </w:rPr>
              <w:t>4,0</w:t>
            </w:r>
            <w:r>
              <w:rPr>
                <w:rFonts w:ascii="Arial" w:hAnsi="Arial" w:cs="Arial"/>
                <w:sz w:val="20"/>
                <w:szCs w:val="20"/>
              </w:rPr>
              <w:t>134</w:t>
            </w:r>
          </w:p>
        </w:tc>
      </w:tr>
      <w:tr w:rsidR="00C4599A">
        <w:trPr>
          <w:jc w:val="center"/>
        </w:trPr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:rsidR="00C4599A" w:rsidRPr="00496D77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</w:tcBorders>
            <w:vAlign w:val="center"/>
          </w:tcPr>
          <w:p w:rsidR="00C4599A" w:rsidRPr="00496D77" w:rsidRDefault="00C4599A" w:rsidP="00DD3D3B">
            <w:pPr>
              <w:pStyle w:val="Fuente"/>
              <w:jc w:val="center"/>
              <w:rPr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center"/>
          </w:tcPr>
          <w:p w:rsidR="00C4599A" w:rsidRPr="00496D77" w:rsidRDefault="00C4599A" w:rsidP="00DD3D3B">
            <w:pPr>
              <w:pStyle w:val="Fuente"/>
              <w:jc w:val="center"/>
              <w:rPr>
                <w:sz w:val="20"/>
                <w:szCs w:val="20"/>
              </w:rPr>
            </w:pPr>
          </w:p>
        </w:tc>
      </w:tr>
    </w:tbl>
    <w:p w:rsidR="00C4599A" w:rsidRDefault="00C4599A" w:rsidP="00DD3D3B">
      <w:pPr>
        <w:pStyle w:val="BodyText"/>
        <w:jc w:val="center"/>
      </w:pPr>
    </w:p>
    <w:p w:rsidR="00C4599A" w:rsidRDefault="00C4599A" w:rsidP="00DD3D3B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DICIEMBRE DE 2018</w:t>
      </w:r>
    </w:p>
    <w:p w:rsidR="00C4599A" w:rsidRDefault="00C4599A" w:rsidP="00DD3D3B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77"/>
        <w:gridCol w:w="1077"/>
        <w:gridCol w:w="1077"/>
        <w:gridCol w:w="1077"/>
      </w:tblGrid>
      <w:tr w:rsidR="00C4599A" w:rsidRPr="00F326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077" w:type="dxa"/>
            <w:vAlign w:val="center"/>
          </w:tcPr>
          <w:p w:rsidR="00C4599A" w:rsidRPr="00652EDB" w:rsidRDefault="00C4599A" w:rsidP="00DD3D3B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2EDB">
              <w:rPr>
                <w:rFonts w:ascii="Arial" w:hAnsi="Arial" w:cs="Arial"/>
                <w:b/>
                <w:bCs/>
                <w:sz w:val="20"/>
                <w:szCs w:val="20"/>
              </w:rPr>
              <w:t>Fecha</w:t>
            </w:r>
          </w:p>
        </w:tc>
        <w:tc>
          <w:tcPr>
            <w:tcW w:w="1077" w:type="dxa"/>
            <w:vAlign w:val="center"/>
          </w:tcPr>
          <w:p w:rsidR="00C4599A" w:rsidRPr="00652EDB" w:rsidRDefault="00C4599A" w:rsidP="00DD3D3B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2EDB">
              <w:rPr>
                <w:rFonts w:ascii="Arial" w:hAnsi="Arial" w:cs="Arial"/>
                <w:b/>
                <w:bCs/>
                <w:sz w:val="20"/>
                <w:szCs w:val="20"/>
              </w:rPr>
              <w:t>Valor UI</w:t>
            </w:r>
          </w:p>
        </w:tc>
        <w:tc>
          <w:tcPr>
            <w:tcW w:w="1077" w:type="dxa"/>
            <w:vAlign w:val="center"/>
          </w:tcPr>
          <w:p w:rsidR="00C4599A" w:rsidRPr="00652EDB" w:rsidRDefault="00C4599A" w:rsidP="00DD3D3B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2EDB">
              <w:rPr>
                <w:rFonts w:ascii="Arial" w:hAnsi="Arial" w:cs="Arial"/>
                <w:b/>
                <w:bCs/>
                <w:sz w:val="20"/>
                <w:szCs w:val="20"/>
              </w:rPr>
              <w:t>Fecha</w:t>
            </w:r>
          </w:p>
        </w:tc>
        <w:tc>
          <w:tcPr>
            <w:tcW w:w="1077" w:type="dxa"/>
            <w:vAlign w:val="center"/>
          </w:tcPr>
          <w:p w:rsidR="00C4599A" w:rsidRPr="00652EDB" w:rsidRDefault="00C4599A" w:rsidP="00DD3D3B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2EDB">
              <w:rPr>
                <w:rFonts w:ascii="Arial" w:hAnsi="Arial" w:cs="Arial"/>
                <w:b/>
                <w:bCs/>
                <w:sz w:val="20"/>
                <w:szCs w:val="20"/>
              </w:rPr>
              <w:t>Valor UI</w:t>
            </w:r>
          </w:p>
        </w:tc>
      </w:tr>
      <w:tr w:rsidR="00C4599A" w:rsidRPr="00F326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01/12/2018</w:t>
            </w:r>
          </w:p>
        </w:tc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4,0137</w:t>
            </w:r>
          </w:p>
        </w:tc>
        <w:tc>
          <w:tcPr>
            <w:tcW w:w="1077" w:type="dxa"/>
            <w:tcBorders>
              <w:right w:val="nil"/>
            </w:tcBorders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17/12/2018</w:t>
            </w:r>
          </w:p>
        </w:tc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4,0205</w:t>
            </w:r>
          </w:p>
        </w:tc>
      </w:tr>
      <w:tr w:rsidR="00C4599A" w:rsidRPr="00F326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02/12/2018</w:t>
            </w:r>
          </w:p>
        </w:tc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4,0140</w:t>
            </w:r>
          </w:p>
        </w:tc>
        <w:tc>
          <w:tcPr>
            <w:tcW w:w="1077" w:type="dxa"/>
            <w:tcBorders>
              <w:right w:val="nil"/>
            </w:tcBorders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18/12/2018</w:t>
            </w:r>
          </w:p>
        </w:tc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4,0210</w:t>
            </w:r>
          </w:p>
        </w:tc>
      </w:tr>
      <w:tr w:rsidR="00C4599A" w:rsidRPr="00F326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03/12/2018</w:t>
            </w:r>
          </w:p>
        </w:tc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4,0143</w:t>
            </w:r>
          </w:p>
        </w:tc>
        <w:tc>
          <w:tcPr>
            <w:tcW w:w="1077" w:type="dxa"/>
            <w:tcBorders>
              <w:right w:val="nil"/>
            </w:tcBorders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19/12/2018</w:t>
            </w:r>
          </w:p>
        </w:tc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4,0214</w:t>
            </w:r>
          </w:p>
        </w:tc>
      </w:tr>
      <w:tr w:rsidR="00C4599A" w:rsidRPr="00F326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04/12/2018</w:t>
            </w:r>
          </w:p>
        </w:tc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4,0146</w:t>
            </w:r>
          </w:p>
        </w:tc>
        <w:tc>
          <w:tcPr>
            <w:tcW w:w="1077" w:type="dxa"/>
            <w:tcBorders>
              <w:right w:val="nil"/>
            </w:tcBorders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20/12/2018</w:t>
            </w:r>
          </w:p>
        </w:tc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4,0219</w:t>
            </w:r>
          </w:p>
        </w:tc>
      </w:tr>
      <w:tr w:rsidR="00C4599A" w:rsidRPr="00F326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05/12/2018</w:t>
            </w:r>
          </w:p>
        </w:tc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4,0149</w:t>
            </w:r>
          </w:p>
        </w:tc>
        <w:tc>
          <w:tcPr>
            <w:tcW w:w="1077" w:type="dxa"/>
            <w:tcBorders>
              <w:right w:val="nil"/>
            </w:tcBorders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21/12/2018</w:t>
            </w:r>
          </w:p>
        </w:tc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4,0224</w:t>
            </w:r>
          </w:p>
        </w:tc>
      </w:tr>
      <w:tr w:rsidR="00C4599A" w:rsidRPr="00F326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06/12/2018</w:t>
            </w:r>
          </w:p>
        </w:tc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4,0154</w:t>
            </w:r>
          </w:p>
        </w:tc>
        <w:tc>
          <w:tcPr>
            <w:tcW w:w="1077" w:type="dxa"/>
            <w:tcBorders>
              <w:right w:val="nil"/>
            </w:tcBorders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22/12/2018</w:t>
            </w:r>
          </w:p>
        </w:tc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4,0228</w:t>
            </w:r>
          </w:p>
        </w:tc>
      </w:tr>
      <w:tr w:rsidR="00C4599A" w:rsidRPr="00F326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07/12/2018</w:t>
            </w:r>
          </w:p>
        </w:tc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4,0158</w:t>
            </w:r>
          </w:p>
        </w:tc>
        <w:tc>
          <w:tcPr>
            <w:tcW w:w="1077" w:type="dxa"/>
            <w:tcBorders>
              <w:right w:val="nil"/>
            </w:tcBorders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23/12/2018</w:t>
            </w:r>
          </w:p>
        </w:tc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4,0233</w:t>
            </w:r>
          </w:p>
        </w:tc>
      </w:tr>
      <w:tr w:rsidR="00C4599A" w:rsidRPr="00F326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08/12/2018</w:t>
            </w:r>
          </w:p>
        </w:tc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4,0163</w:t>
            </w:r>
          </w:p>
        </w:tc>
        <w:tc>
          <w:tcPr>
            <w:tcW w:w="1077" w:type="dxa"/>
            <w:tcBorders>
              <w:right w:val="nil"/>
            </w:tcBorders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24/12/2018</w:t>
            </w:r>
          </w:p>
        </w:tc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4,0238</w:t>
            </w:r>
          </w:p>
        </w:tc>
      </w:tr>
      <w:tr w:rsidR="00C4599A" w:rsidRPr="00F326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09/12/2018</w:t>
            </w:r>
          </w:p>
        </w:tc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4,0168</w:t>
            </w:r>
          </w:p>
        </w:tc>
        <w:tc>
          <w:tcPr>
            <w:tcW w:w="1077" w:type="dxa"/>
            <w:tcBorders>
              <w:right w:val="nil"/>
            </w:tcBorders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25/12/2018</w:t>
            </w:r>
          </w:p>
        </w:tc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4,0242</w:t>
            </w:r>
          </w:p>
        </w:tc>
      </w:tr>
      <w:tr w:rsidR="00C4599A" w:rsidRPr="00F326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10/12/2018</w:t>
            </w:r>
          </w:p>
        </w:tc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4,0172</w:t>
            </w:r>
          </w:p>
        </w:tc>
        <w:tc>
          <w:tcPr>
            <w:tcW w:w="1077" w:type="dxa"/>
            <w:tcBorders>
              <w:right w:val="nil"/>
            </w:tcBorders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26/12/2018</w:t>
            </w:r>
          </w:p>
        </w:tc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4,0247</w:t>
            </w:r>
          </w:p>
        </w:tc>
      </w:tr>
      <w:tr w:rsidR="00C4599A" w:rsidRPr="00F326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11/12/2018</w:t>
            </w:r>
          </w:p>
        </w:tc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4,0177</w:t>
            </w:r>
          </w:p>
        </w:tc>
        <w:tc>
          <w:tcPr>
            <w:tcW w:w="1077" w:type="dxa"/>
            <w:tcBorders>
              <w:right w:val="nil"/>
            </w:tcBorders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27/12/2018</w:t>
            </w:r>
          </w:p>
        </w:tc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4,0252</w:t>
            </w:r>
          </w:p>
        </w:tc>
      </w:tr>
      <w:tr w:rsidR="00C4599A" w:rsidRPr="00F326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12/12/2018</w:t>
            </w:r>
          </w:p>
        </w:tc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4,0182</w:t>
            </w:r>
          </w:p>
        </w:tc>
        <w:tc>
          <w:tcPr>
            <w:tcW w:w="1077" w:type="dxa"/>
            <w:tcBorders>
              <w:right w:val="nil"/>
            </w:tcBorders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28/12/2018</w:t>
            </w:r>
          </w:p>
        </w:tc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4,0256</w:t>
            </w:r>
          </w:p>
        </w:tc>
      </w:tr>
      <w:tr w:rsidR="00C4599A" w:rsidRPr="00F326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13/12/2018</w:t>
            </w:r>
          </w:p>
        </w:tc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4,0186</w:t>
            </w:r>
          </w:p>
        </w:tc>
        <w:tc>
          <w:tcPr>
            <w:tcW w:w="1077" w:type="dxa"/>
            <w:tcBorders>
              <w:right w:val="nil"/>
            </w:tcBorders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29/12/2018</w:t>
            </w:r>
          </w:p>
        </w:tc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4,0261</w:t>
            </w:r>
          </w:p>
        </w:tc>
      </w:tr>
      <w:tr w:rsidR="00C4599A" w:rsidRPr="00F326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14/12/2018</w:t>
            </w:r>
          </w:p>
        </w:tc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4,0191</w:t>
            </w:r>
          </w:p>
        </w:tc>
        <w:tc>
          <w:tcPr>
            <w:tcW w:w="1077" w:type="dxa"/>
            <w:tcBorders>
              <w:right w:val="nil"/>
            </w:tcBorders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30/12/2018</w:t>
            </w:r>
          </w:p>
        </w:tc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4,0266</w:t>
            </w:r>
          </w:p>
        </w:tc>
      </w:tr>
      <w:tr w:rsidR="00C4599A" w:rsidRPr="00F326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15/12/2018</w:t>
            </w:r>
          </w:p>
        </w:tc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4,0196</w:t>
            </w:r>
          </w:p>
        </w:tc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31/12/2018</w:t>
            </w:r>
          </w:p>
        </w:tc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4,0270</w:t>
            </w:r>
          </w:p>
        </w:tc>
      </w:tr>
      <w:tr w:rsidR="00C4599A" w:rsidRPr="00F326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0"/>
        </w:trPr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16/12/2018</w:t>
            </w:r>
          </w:p>
        </w:tc>
        <w:tc>
          <w:tcPr>
            <w:tcW w:w="1077" w:type="dxa"/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EDB">
              <w:rPr>
                <w:rFonts w:ascii="Arial" w:hAnsi="Arial" w:cs="Arial"/>
                <w:sz w:val="20"/>
                <w:szCs w:val="20"/>
              </w:rPr>
              <w:t>4,0200</w:t>
            </w:r>
          </w:p>
        </w:tc>
        <w:tc>
          <w:tcPr>
            <w:tcW w:w="1077" w:type="dxa"/>
            <w:tcBorders>
              <w:bottom w:val="nil"/>
              <w:right w:val="nil"/>
            </w:tcBorders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vAlign w:val="bottom"/>
          </w:tcPr>
          <w:p w:rsidR="00C4599A" w:rsidRPr="00652EDB" w:rsidRDefault="00C4599A" w:rsidP="00DD3D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4599A" w:rsidRDefault="00C4599A" w:rsidP="00DD3D3B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C4599A" w:rsidRDefault="00C4599A" w:rsidP="00DD3D3B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C4599A" w:rsidRDefault="00C4599A" w:rsidP="00DD3D3B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C4599A" w:rsidRDefault="00C4599A" w:rsidP="00DD3D3B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C4599A" w:rsidRDefault="00C4599A" w:rsidP="00DD3D3B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C4599A" w:rsidRDefault="00C4599A" w:rsidP="00DD3D3B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C4599A" w:rsidRDefault="00C4599A" w:rsidP="00DD3D3B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C4599A" w:rsidRDefault="00C4599A" w:rsidP="00DD3D3B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C4599A" w:rsidRPr="003A0C3D" w:rsidRDefault="00C4599A" w:rsidP="00DD3D3B">
      <w:pPr>
        <w:rPr>
          <w:rFonts w:ascii="Arial" w:hAnsi="Arial" w:cs="Arial"/>
          <w:sz w:val="20"/>
          <w:szCs w:val="20"/>
        </w:rPr>
      </w:pPr>
    </w:p>
    <w:p w:rsidR="00C4599A" w:rsidRPr="003A0C3D" w:rsidRDefault="00C4599A" w:rsidP="00DD3D3B">
      <w:pPr>
        <w:rPr>
          <w:rFonts w:ascii="Arial" w:hAnsi="Arial" w:cs="Arial"/>
          <w:sz w:val="20"/>
          <w:szCs w:val="20"/>
        </w:rPr>
      </w:pPr>
    </w:p>
    <w:p w:rsidR="00C4599A" w:rsidRPr="003A0C3D" w:rsidRDefault="00C4599A" w:rsidP="00DD3D3B">
      <w:pPr>
        <w:rPr>
          <w:rFonts w:ascii="Arial" w:hAnsi="Arial" w:cs="Arial"/>
          <w:sz w:val="20"/>
          <w:szCs w:val="20"/>
        </w:rPr>
      </w:pPr>
    </w:p>
    <w:p w:rsidR="00C4599A" w:rsidRPr="003A0C3D" w:rsidRDefault="00C4599A" w:rsidP="00DD3D3B">
      <w:pPr>
        <w:rPr>
          <w:rFonts w:ascii="Arial" w:hAnsi="Arial" w:cs="Arial"/>
          <w:sz w:val="20"/>
          <w:szCs w:val="20"/>
        </w:rPr>
      </w:pPr>
    </w:p>
    <w:p w:rsidR="00C4599A" w:rsidRDefault="00C4599A" w:rsidP="00DD3D3B">
      <w:pPr>
        <w:pStyle w:val="BodyText"/>
        <w:jc w:val="center"/>
      </w:pPr>
    </w:p>
    <w:p w:rsidR="00C4599A" w:rsidRDefault="00C4599A"/>
    <w:sectPr w:rsidR="00C4599A" w:rsidSect="00C4599A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3D3B"/>
    <w:rsid w:val="00000104"/>
    <w:rsid w:val="00000FA9"/>
    <w:rsid w:val="00010CF2"/>
    <w:rsid w:val="00010F59"/>
    <w:rsid w:val="00014070"/>
    <w:rsid w:val="000141DD"/>
    <w:rsid w:val="0001651F"/>
    <w:rsid w:val="00020376"/>
    <w:rsid w:val="000207C5"/>
    <w:rsid w:val="000247BA"/>
    <w:rsid w:val="00030886"/>
    <w:rsid w:val="00030892"/>
    <w:rsid w:val="00033DB2"/>
    <w:rsid w:val="00037CED"/>
    <w:rsid w:val="0004156B"/>
    <w:rsid w:val="00046DEF"/>
    <w:rsid w:val="00046EBB"/>
    <w:rsid w:val="00046FBE"/>
    <w:rsid w:val="00056E4C"/>
    <w:rsid w:val="000600ED"/>
    <w:rsid w:val="00061E84"/>
    <w:rsid w:val="0006605E"/>
    <w:rsid w:val="00082EA9"/>
    <w:rsid w:val="00083E6F"/>
    <w:rsid w:val="00085451"/>
    <w:rsid w:val="00087317"/>
    <w:rsid w:val="00090539"/>
    <w:rsid w:val="000911B3"/>
    <w:rsid w:val="0009551C"/>
    <w:rsid w:val="00096972"/>
    <w:rsid w:val="00097C40"/>
    <w:rsid w:val="000A2182"/>
    <w:rsid w:val="000A2371"/>
    <w:rsid w:val="000A29AA"/>
    <w:rsid w:val="000A5868"/>
    <w:rsid w:val="000B067E"/>
    <w:rsid w:val="000C14CB"/>
    <w:rsid w:val="000C21FA"/>
    <w:rsid w:val="000C51E4"/>
    <w:rsid w:val="000D1051"/>
    <w:rsid w:val="000D15E3"/>
    <w:rsid w:val="000D54E0"/>
    <w:rsid w:val="000E0A25"/>
    <w:rsid w:val="000E130E"/>
    <w:rsid w:val="000E19D8"/>
    <w:rsid w:val="000E3833"/>
    <w:rsid w:val="000E52B6"/>
    <w:rsid w:val="000E712B"/>
    <w:rsid w:val="000F1842"/>
    <w:rsid w:val="000F195F"/>
    <w:rsid w:val="000F2440"/>
    <w:rsid w:val="000F4AF6"/>
    <w:rsid w:val="000F6ABE"/>
    <w:rsid w:val="000F7992"/>
    <w:rsid w:val="0010759E"/>
    <w:rsid w:val="001123F7"/>
    <w:rsid w:val="001162C0"/>
    <w:rsid w:val="00116B08"/>
    <w:rsid w:val="00116B2A"/>
    <w:rsid w:val="001207FA"/>
    <w:rsid w:val="00122C67"/>
    <w:rsid w:val="001346C4"/>
    <w:rsid w:val="00136E76"/>
    <w:rsid w:val="00143B4D"/>
    <w:rsid w:val="00145860"/>
    <w:rsid w:val="00145D70"/>
    <w:rsid w:val="00150D76"/>
    <w:rsid w:val="00151332"/>
    <w:rsid w:val="00152DC0"/>
    <w:rsid w:val="00152F91"/>
    <w:rsid w:val="00165419"/>
    <w:rsid w:val="001655E2"/>
    <w:rsid w:val="0016599A"/>
    <w:rsid w:val="0017063F"/>
    <w:rsid w:val="001722E9"/>
    <w:rsid w:val="001801D7"/>
    <w:rsid w:val="00180225"/>
    <w:rsid w:val="00184BD5"/>
    <w:rsid w:val="00185849"/>
    <w:rsid w:val="0019475F"/>
    <w:rsid w:val="00195562"/>
    <w:rsid w:val="0019655C"/>
    <w:rsid w:val="001A053A"/>
    <w:rsid w:val="001A06BA"/>
    <w:rsid w:val="001A0D38"/>
    <w:rsid w:val="001A40BA"/>
    <w:rsid w:val="001A42B9"/>
    <w:rsid w:val="001A4C1E"/>
    <w:rsid w:val="001B108F"/>
    <w:rsid w:val="001B2AA5"/>
    <w:rsid w:val="001B4B9D"/>
    <w:rsid w:val="001B5996"/>
    <w:rsid w:val="001C1743"/>
    <w:rsid w:val="001D0BE9"/>
    <w:rsid w:val="001D261A"/>
    <w:rsid w:val="001D2817"/>
    <w:rsid w:val="001D5A37"/>
    <w:rsid w:val="001E0C40"/>
    <w:rsid w:val="001E567F"/>
    <w:rsid w:val="001E7B7C"/>
    <w:rsid w:val="001E7F30"/>
    <w:rsid w:val="001F22F6"/>
    <w:rsid w:val="001F51AB"/>
    <w:rsid w:val="001F7512"/>
    <w:rsid w:val="00202A09"/>
    <w:rsid w:val="00203BF3"/>
    <w:rsid w:val="00203C6C"/>
    <w:rsid w:val="00204277"/>
    <w:rsid w:val="002048BA"/>
    <w:rsid w:val="00206C98"/>
    <w:rsid w:val="00207054"/>
    <w:rsid w:val="00207533"/>
    <w:rsid w:val="00210F91"/>
    <w:rsid w:val="002133FD"/>
    <w:rsid w:val="00213F7B"/>
    <w:rsid w:val="002156A6"/>
    <w:rsid w:val="0021676A"/>
    <w:rsid w:val="00216BCE"/>
    <w:rsid w:val="002177BA"/>
    <w:rsid w:val="0022083B"/>
    <w:rsid w:val="00222294"/>
    <w:rsid w:val="00223DD5"/>
    <w:rsid w:val="0022641F"/>
    <w:rsid w:val="00227193"/>
    <w:rsid w:val="00227DB8"/>
    <w:rsid w:val="00227F46"/>
    <w:rsid w:val="00231DDA"/>
    <w:rsid w:val="00231FF2"/>
    <w:rsid w:val="002327A3"/>
    <w:rsid w:val="00241F02"/>
    <w:rsid w:val="00243015"/>
    <w:rsid w:val="0024379C"/>
    <w:rsid w:val="00243C48"/>
    <w:rsid w:val="00245121"/>
    <w:rsid w:val="002506EC"/>
    <w:rsid w:val="00254577"/>
    <w:rsid w:val="00254F01"/>
    <w:rsid w:val="00256288"/>
    <w:rsid w:val="002572D4"/>
    <w:rsid w:val="002608B5"/>
    <w:rsid w:val="00260E83"/>
    <w:rsid w:val="002611C3"/>
    <w:rsid w:val="00262170"/>
    <w:rsid w:val="00263321"/>
    <w:rsid w:val="0027318D"/>
    <w:rsid w:val="002739A2"/>
    <w:rsid w:val="00281E21"/>
    <w:rsid w:val="00283080"/>
    <w:rsid w:val="00284FF4"/>
    <w:rsid w:val="00287188"/>
    <w:rsid w:val="00290146"/>
    <w:rsid w:val="00291282"/>
    <w:rsid w:val="002927DE"/>
    <w:rsid w:val="00293DCA"/>
    <w:rsid w:val="00294A49"/>
    <w:rsid w:val="002955C0"/>
    <w:rsid w:val="00295FBD"/>
    <w:rsid w:val="002969B0"/>
    <w:rsid w:val="00297F06"/>
    <w:rsid w:val="002A28F7"/>
    <w:rsid w:val="002A3F86"/>
    <w:rsid w:val="002A4658"/>
    <w:rsid w:val="002A5D64"/>
    <w:rsid w:val="002A6542"/>
    <w:rsid w:val="002B0B0D"/>
    <w:rsid w:val="002B2C84"/>
    <w:rsid w:val="002B46DA"/>
    <w:rsid w:val="002B5F8F"/>
    <w:rsid w:val="002C7BB9"/>
    <w:rsid w:val="002D1790"/>
    <w:rsid w:val="002D37B2"/>
    <w:rsid w:val="002D521B"/>
    <w:rsid w:val="002E0C69"/>
    <w:rsid w:val="002E13D5"/>
    <w:rsid w:val="002E693C"/>
    <w:rsid w:val="002E7AD8"/>
    <w:rsid w:val="002F1F8F"/>
    <w:rsid w:val="002F5C8B"/>
    <w:rsid w:val="002F6522"/>
    <w:rsid w:val="002F68D4"/>
    <w:rsid w:val="002F7355"/>
    <w:rsid w:val="00303627"/>
    <w:rsid w:val="003050E9"/>
    <w:rsid w:val="0030523A"/>
    <w:rsid w:val="00305591"/>
    <w:rsid w:val="003064E8"/>
    <w:rsid w:val="003065A6"/>
    <w:rsid w:val="003068D6"/>
    <w:rsid w:val="003102A6"/>
    <w:rsid w:val="0031339E"/>
    <w:rsid w:val="003151DD"/>
    <w:rsid w:val="00315DDE"/>
    <w:rsid w:val="003172F1"/>
    <w:rsid w:val="00320911"/>
    <w:rsid w:val="00324596"/>
    <w:rsid w:val="003259DA"/>
    <w:rsid w:val="00325C9E"/>
    <w:rsid w:val="003267BA"/>
    <w:rsid w:val="00336164"/>
    <w:rsid w:val="0033713A"/>
    <w:rsid w:val="003374B3"/>
    <w:rsid w:val="00337F96"/>
    <w:rsid w:val="00341115"/>
    <w:rsid w:val="00342113"/>
    <w:rsid w:val="00347C09"/>
    <w:rsid w:val="00347FA4"/>
    <w:rsid w:val="00351D4D"/>
    <w:rsid w:val="00353143"/>
    <w:rsid w:val="00356DA4"/>
    <w:rsid w:val="0035797A"/>
    <w:rsid w:val="00360364"/>
    <w:rsid w:val="003625D2"/>
    <w:rsid w:val="0036270B"/>
    <w:rsid w:val="00362C22"/>
    <w:rsid w:val="00363A72"/>
    <w:rsid w:val="003659DE"/>
    <w:rsid w:val="00367797"/>
    <w:rsid w:val="00382330"/>
    <w:rsid w:val="003847A8"/>
    <w:rsid w:val="00384AC0"/>
    <w:rsid w:val="00384CDB"/>
    <w:rsid w:val="003853F6"/>
    <w:rsid w:val="003878A9"/>
    <w:rsid w:val="003878E9"/>
    <w:rsid w:val="0039019D"/>
    <w:rsid w:val="00392010"/>
    <w:rsid w:val="003934FA"/>
    <w:rsid w:val="003943ED"/>
    <w:rsid w:val="00394610"/>
    <w:rsid w:val="003950D6"/>
    <w:rsid w:val="003957FE"/>
    <w:rsid w:val="00395AB7"/>
    <w:rsid w:val="003A0C3D"/>
    <w:rsid w:val="003A5754"/>
    <w:rsid w:val="003A58B4"/>
    <w:rsid w:val="003A5DD4"/>
    <w:rsid w:val="003A6E27"/>
    <w:rsid w:val="003B04F6"/>
    <w:rsid w:val="003B58F4"/>
    <w:rsid w:val="003B69E0"/>
    <w:rsid w:val="003C05E4"/>
    <w:rsid w:val="003C1496"/>
    <w:rsid w:val="003C31D3"/>
    <w:rsid w:val="003C41D2"/>
    <w:rsid w:val="003C56BB"/>
    <w:rsid w:val="003C6AC8"/>
    <w:rsid w:val="003D0852"/>
    <w:rsid w:val="003D0F64"/>
    <w:rsid w:val="003D10F0"/>
    <w:rsid w:val="003D20BF"/>
    <w:rsid w:val="003D2148"/>
    <w:rsid w:val="003D559F"/>
    <w:rsid w:val="003D7CF7"/>
    <w:rsid w:val="003F1F99"/>
    <w:rsid w:val="003F3C0B"/>
    <w:rsid w:val="003F4C39"/>
    <w:rsid w:val="00400190"/>
    <w:rsid w:val="004032BF"/>
    <w:rsid w:val="004103E6"/>
    <w:rsid w:val="004140AB"/>
    <w:rsid w:val="0042073F"/>
    <w:rsid w:val="00424D4A"/>
    <w:rsid w:val="00426186"/>
    <w:rsid w:val="0042772A"/>
    <w:rsid w:val="004278FB"/>
    <w:rsid w:val="00427E06"/>
    <w:rsid w:val="00433F97"/>
    <w:rsid w:val="00437FD1"/>
    <w:rsid w:val="00440FE0"/>
    <w:rsid w:val="00442A46"/>
    <w:rsid w:val="00442E8C"/>
    <w:rsid w:val="00443C6C"/>
    <w:rsid w:val="004449B1"/>
    <w:rsid w:val="00444C3C"/>
    <w:rsid w:val="00452CA3"/>
    <w:rsid w:val="004676A9"/>
    <w:rsid w:val="00470967"/>
    <w:rsid w:val="004725A6"/>
    <w:rsid w:val="00473629"/>
    <w:rsid w:val="00473E1F"/>
    <w:rsid w:val="004813D5"/>
    <w:rsid w:val="00482561"/>
    <w:rsid w:val="004842E9"/>
    <w:rsid w:val="0048539D"/>
    <w:rsid w:val="00485DC3"/>
    <w:rsid w:val="00490F5B"/>
    <w:rsid w:val="00491999"/>
    <w:rsid w:val="00494B51"/>
    <w:rsid w:val="00496D77"/>
    <w:rsid w:val="004A33D4"/>
    <w:rsid w:val="004A3F3E"/>
    <w:rsid w:val="004A41D7"/>
    <w:rsid w:val="004A65C3"/>
    <w:rsid w:val="004A6BA3"/>
    <w:rsid w:val="004B34B8"/>
    <w:rsid w:val="004B3B9D"/>
    <w:rsid w:val="004B5662"/>
    <w:rsid w:val="004B62BE"/>
    <w:rsid w:val="004B7F1A"/>
    <w:rsid w:val="004C195D"/>
    <w:rsid w:val="004C1F37"/>
    <w:rsid w:val="004C610F"/>
    <w:rsid w:val="004D19F0"/>
    <w:rsid w:val="004D1C2E"/>
    <w:rsid w:val="004D43CB"/>
    <w:rsid w:val="004E04F2"/>
    <w:rsid w:val="004E30A7"/>
    <w:rsid w:val="004E3F1C"/>
    <w:rsid w:val="004E4BF6"/>
    <w:rsid w:val="004E6494"/>
    <w:rsid w:val="004E7C31"/>
    <w:rsid w:val="004F2FBF"/>
    <w:rsid w:val="004F3280"/>
    <w:rsid w:val="004F7A58"/>
    <w:rsid w:val="00502F56"/>
    <w:rsid w:val="00504672"/>
    <w:rsid w:val="00506724"/>
    <w:rsid w:val="00506DAF"/>
    <w:rsid w:val="005165DA"/>
    <w:rsid w:val="00517045"/>
    <w:rsid w:val="00523282"/>
    <w:rsid w:val="0052394D"/>
    <w:rsid w:val="005241D1"/>
    <w:rsid w:val="00527DF1"/>
    <w:rsid w:val="00534087"/>
    <w:rsid w:val="005346E5"/>
    <w:rsid w:val="00534CD1"/>
    <w:rsid w:val="00536297"/>
    <w:rsid w:val="005364B3"/>
    <w:rsid w:val="00537573"/>
    <w:rsid w:val="005411EA"/>
    <w:rsid w:val="005427AB"/>
    <w:rsid w:val="005427CE"/>
    <w:rsid w:val="00547C50"/>
    <w:rsid w:val="00552D0C"/>
    <w:rsid w:val="005532CF"/>
    <w:rsid w:val="00553E00"/>
    <w:rsid w:val="00556695"/>
    <w:rsid w:val="00557BDC"/>
    <w:rsid w:val="005608FF"/>
    <w:rsid w:val="0056103E"/>
    <w:rsid w:val="00563FE6"/>
    <w:rsid w:val="00565BD9"/>
    <w:rsid w:val="005669BB"/>
    <w:rsid w:val="005768A4"/>
    <w:rsid w:val="00580B52"/>
    <w:rsid w:val="00580E5B"/>
    <w:rsid w:val="00581109"/>
    <w:rsid w:val="00581617"/>
    <w:rsid w:val="005823C1"/>
    <w:rsid w:val="0058414F"/>
    <w:rsid w:val="005869F8"/>
    <w:rsid w:val="00591139"/>
    <w:rsid w:val="00593A93"/>
    <w:rsid w:val="005968A1"/>
    <w:rsid w:val="00597722"/>
    <w:rsid w:val="005A20E3"/>
    <w:rsid w:val="005B081B"/>
    <w:rsid w:val="005B25F0"/>
    <w:rsid w:val="005B7A37"/>
    <w:rsid w:val="005C3990"/>
    <w:rsid w:val="005C3AC0"/>
    <w:rsid w:val="005C3FFF"/>
    <w:rsid w:val="005C5DA9"/>
    <w:rsid w:val="005C7D08"/>
    <w:rsid w:val="005E10CE"/>
    <w:rsid w:val="005E40F4"/>
    <w:rsid w:val="005E4FC3"/>
    <w:rsid w:val="005E7CC3"/>
    <w:rsid w:val="005F0E5A"/>
    <w:rsid w:val="005F5057"/>
    <w:rsid w:val="005F5DA3"/>
    <w:rsid w:val="005F6FC9"/>
    <w:rsid w:val="00600669"/>
    <w:rsid w:val="00602031"/>
    <w:rsid w:val="00602F35"/>
    <w:rsid w:val="00605766"/>
    <w:rsid w:val="00606D10"/>
    <w:rsid w:val="006073E8"/>
    <w:rsid w:val="00611CB6"/>
    <w:rsid w:val="00613DAC"/>
    <w:rsid w:val="00614647"/>
    <w:rsid w:val="006157A8"/>
    <w:rsid w:val="00623483"/>
    <w:rsid w:val="006308F4"/>
    <w:rsid w:val="00631F09"/>
    <w:rsid w:val="006335D2"/>
    <w:rsid w:val="00633E89"/>
    <w:rsid w:val="006356B5"/>
    <w:rsid w:val="0063676E"/>
    <w:rsid w:val="006419E5"/>
    <w:rsid w:val="00642D1B"/>
    <w:rsid w:val="00646437"/>
    <w:rsid w:val="00652CC3"/>
    <w:rsid w:val="00652EDB"/>
    <w:rsid w:val="00654FFD"/>
    <w:rsid w:val="0065500A"/>
    <w:rsid w:val="0065622F"/>
    <w:rsid w:val="006564A6"/>
    <w:rsid w:val="00661425"/>
    <w:rsid w:val="00663DD8"/>
    <w:rsid w:val="00667387"/>
    <w:rsid w:val="006718CE"/>
    <w:rsid w:val="00672AAA"/>
    <w:rsid w:val="00676374"/>
    <w:rsid w:val="00681438"/>
    <w:rsid w:val="006826CE"/>
    <w:rsid w:val="00683291"/>
    <w:rsid w:val="00683644"/>
    <w:rsid w:val="00691B1B"/>
    <w:rsid w:val="006929D0"/>
    <w:rsid w:val="006933D3"/>
    <w:rsid w:val="00697A71"/>
    <w:rsid w:val="006A0F47"/>
    <w:rsid w:val="006A242C"/>
    <w:rsid w:val="006B0FD5"/>
    <w:rsid w:val="006B2E9C"/>
    <w:rsid w:val="006B3133"/>
    <w:rsid w:val="006C248B"/>
    <w:rsid w:val="006C30CE"/>
    <w:rsid w:val="006C4149"/>
    <w:rsid w:val="006C4B5A"/>
    <w:rsid w:val="006C7DD2"/>
    <w:rsid w:val="006D2C40"/>
    <w:rsid w:val="006D3CB5"/>
    <w:rsid w:val="006D580A"/>
    <w:rsid w:val="006D58E6"/>
    <w:rsid w:val="006D66D2"/>
    <w:rsid w:val="006D7651"/>
    <w:rsid w:val="006E181B"/>
    <w:rsid w:val="006E4644"/>
    <w:rsid w:val="006E6ACC"/>
    <w:rsid w:val="006F0EF2"/>
    <w:rsid w:val="006F13C5"/>
    <w:rsid w:val="006F409A"/>
    <w:rsid w:val="006F42A5"/>
    <w:rsid w:val="006F4844"/>
    <w:rsid w:val="007010FC"/>
    <w:rsid w:val="00704778"/>
    <w:rsid w:val="00706AE2"/>
    <w:rsid w:val="00710538"/>
    <w:rsid w:val="00711ACD"/>
    <w:rsid w:val="00713D18"/>
    <w:rsid w:val="0072228D"/>
    <w:rsid w:val="00722A8A"/>
    <w:rsid w:val="007247D8"/>
    <w:rsid w:val="00731E9A"/>
    <w:rsid w:val="00735F22"/>
    <w:rsid w:val="007367E8"/>
    <w:rsid w:val="007466FF"/>
    <w:rsid w:val="007501A9"/>
    <w:rsid w:val="00754837"/>
    <w:rsid w:val="00755320"/>
    <w:rsid w:val="007554A9"/>
    <w:rsid w:val="007555D5"/>
    <w:rsid w:val="00760AC2"/>
    <w:rsid w:val="00762C79"/>
    <w:rsid w:val="007639D4"/>
    <w:rsid w:val="00763C7B"/>
    <w:rsid w:val="0076635C"/>
    <w:rsid w:val="00771F4C"/>
    <w:rsid w:val="00773AD8"/>
    <w:rsid w:val="00780926"/>
    <w:rsid w:val="00781AF1"/>
    <w:rsid w:val="00783705"/>
    <w:rsid w:val="00783E23"/>
    <w:rsid w:val="00784E7D"/>
    <w:rsid w:val="0078514C"/>
    <w:rsid w:val="00786550"/>
    <w:rsid w:val="00791701"/>
    <w:rsid w:val="007956E1"/>
    <w:rsid w:val="00797337"/>
    <w:rsid w:val="00797C4C"/>
    <w:rsid w:val="007A2C5D"/>
    <w:rsid w:val="007A3AC7"/>
    <w:rsid w:val="007A4B72"/>
    <w:rsid w:val="007A5C83"/>
    <w:rsid w:val="007A5FBB"/>
    <w:rsid w:val="007A6F30"/>
    <w:rsid w:val="007A70BC"/>
    <w:rsid w:val="007A7107"/>
    <w:rsid w:val="007A75D1"/>
    <w:rsid w:val="007B1DD8"/>
    <w:rsid w:val="007B5491"/>
    <w:rsid w:val="007B5881"/>
    <w:rsid w:val="007B692E"/>
    <w:rsid w:val="007C5EA8"/>
    <w:rsid w:val="007C665E"/>
    <w:rsid w:val="007D1B87"/>
    <w:rsid w:val="007D1D84"/>
    <w:rsid w:val="007E439E"/>
    <w:rsid w:val="007E4CAB"/>
    <w:rsid w:val="007F283C"/>
    <w:rsid w:val="007F5FF2"/>
    <w:rsid w:val="007F6850"/>
    <w:rsid w:val="007F71C1"/>
    <w:rsid w:val="008026A9"/>
    <w:rsid w:val="0080481F"/>
    <w:rsid w:val="00806267"/>
    <w:rsid w:val="0080785D"/>
    <w:rsid w:val="00810082"/>
    <w:rsid w:val="008145EF"/>
    <w:rsid w:val="0081661D"/>
    <w:rsid w:val="0082074C"/>
    <w:rsid w:val="008218F2"/>
    <w:rsid w:val="00823465"/>
    <w:rsid w:val="00823772"/>
    <w:rsid w:val="00826E94"/>
    <w:rsid w:val="00830C19"/>
    <w:rsid w:val="00832BA7"/>
    <w:rsid w:val="00834355"/>
    <w:rsid w:val="00835059"/>
    <w:rsid w:val="00837626"/>
    <w:rsid w:val="0084022E"/>
    <w:rsid w:val="008411B0"/>
    <w:rsid w:val="0084269B"/>
    <w:rsid w:val="00847D04"/>
    <w:rsid w:val="00851976"/>
    <w:rsid w:val="0085272B"/>
    <w:rsid w:val="00854765"/>
    <w:rsid w:val="00855857"/>
    <w:rsid w:val="00857540"/>
    <w:rsid w:val="00860A4F"/>
    <w:rsid w:val="00863D17"/>
    <w:rsid w:val="00866817"/>
    <w:rsid w:val="00870806"/>
    <w:rsid w:val="008729AB"/>
    <w:rsid w:val="008731EC"/>
    <w:rsid w:val="00875FF0"/>
    <w:rsid w:val="008800F7"/>
    <w:rsid w:val="008808EB"/>
    <w:rsid w:val="008825E3"/>
    <w:rsid w:val="00885F63"/>
    <w:rsid w:val="00891197"/>
    <w:rsid w:val="00894E31"/>
    <w:rsid w:val="00895A75"/>
    <w:rsid w:val="00896BB3"/>
    <w:rsid w:val="00897182"/>
    <w:rsid w:val="00897708"/>
    <w:rsid w:val="008A188C"/>
    <w:rsid w:val="008A6B35"/>
    <w:rsid w:val="008A7761"/>
    <w:rsid w:val="008B0055"/>
    <w:rsid w:val="008B21F6"/>
    <w:rsid w:val="008B2411"/>
    <w:rsid w:val="008B3F83"/>
    <w:rsid w:val="008B437E"/>
    <w:rsid w:val="008B470E"/>
    <w:rsid w:val="008B56BA"/>
    <w:rsid w:val="008B6A87"/>
    <w:rsid w:val="008C0014"/>
    <w:rsid w:val="008C08B7"/>
    <w:rsid w:val="008C33F7"/>
    <w:rsid w:val="008C40DB"/>
    <w:rsid w:val="008C4324"/>
    <w:rsid w:val="008C4994"/>
    <w:rsid w:val="008C5082"/>
    <w:rsid w:val="008D3555"/>
    <w:rsid w:val="008D3E2E"/>
    <w:rsid w:val="008E5D2D"/>
    <w:rsid w:val="008F0C98"/>
    <w:rsid w:val="008F18BC"/>
    <w:rsid w:val="008F2C42"/>
    <w:rsid w:val="008F4153"/>
    <w:rsid w:val="008F51AA"/>
    <w:rsid w:val="008F5B34"/>
    <w:rsid w:val="00902206"/>
    <w:rsid w:val="0090486F"/>
    <w:rsid w:val="00905972"/>
    <w:rsid w:val="00921524"/>
    <w:rsid w:val="00923B5E"/>
    <w:rsid w:val="00926709"/>
    <w:rsid w:val="0093068A"/>
    <w:rsid w:val="00933C6D"/>
    <w:rsid w:val="00933F23"/>
    <w:rsid w:val="0093455A"/>
    <w:rsid w:val="009360D8"/>
    <w:rsid w:val="00937538"/>
    <w:rsid w:val="00942EF2"/>
    <w:rsid w:val="009430EC"/>
    <w:rsid w:val="00947184"/>
    <w:rsid w:val="00953705"/>
    <w:rsid w:val="009541D6"/>
    <w:rsid w:val="00956670"/>
    <w:rsid w:val="00957256"/>
    <w:rsid w:val="00957EBB"/>
    <w:rsid w:val="00960A62"/>
    <w:rsid w:val="00960B69"/>
    <w:rsid w:val="00961632"/>
    <w:rsid w:val="0096284D"/>
    <w:rsid w:val="00965474"/>
    <w:rsid w:val="00965B0B"/>
    <w:rsid w:val="00972D08"/>
    <w:rsid w:val="009823F2"/>
    <w:rsid w:val="009856A2"/>
    <w:rsid w:val="009857AB"/>
    <w:rsid w:val="009869EF"/>
    <w:rsid w:val="00992033"/>
    <w:rsid w:val="00992B10"/>
    <w:rsid w:val="009956BA"/>
    <w:rsid w:val="009A0AD1"/>
    <w:rsid w:val="009A1A51"/>
    <w:rsid w:val="009A589F"/>
    <w:rsid w:val="009B2AB1"/>
    <w:rsid w:val="009B3FE9"/>
    <w:rsid w:val="009B7469"/>
    <w:rsid w:val="009B7BAB"/>
    <w:rsid w:val="009B7D54"/>
    <w:rsid w:val="009C3A34"/>
    <w:rsid w:val="009C6309"/>
    <w:rsid w:val="009C6A73"/>
    <w:rsid w:val="009D0695"/>
    <w:rsid w:val="009D18C8"/>
    <w:rsid w:val="009D4E2E"/>
    <w:rsid w:val="009D4E67"/>
    <w:rsid w:val="009D57F8"/>
    <w:rsid w:val="009D7B4C"/>
    <w:rsid w:val="009D7E54"/>
    <w:rsid w:val="009E1C1C"/>
    <w:rsid w:val="009E4001"/>
    <w:rsid w:val="009E4405"/>
    <w:rsid w:val="009E6498"/>
    <w:rsid w:val="009E660C"/>
    <w:rsid w:val="009F134D"/>
    <w:rsid w:val="00A01538"/>
    <w:rsid w:val="00A06027"/>
    <w:rsid w:val="00A10D24"/>
    <w:rsid w:val="00A12A92"/>
    <w:rsid w:val="00A13438"/>
    <w:rsid w:val="00A161B9"/>
    <w:rsid w:val="00A210BD"/>
    <w:rsid w:val="00A21563"/>
    <w:rsid w:val="00A22057"/>
    <w:rsid w:val="00A2225E"/>
    <w:rsid w:val="00A2242F"/>
    <w:rsid w:val="00A23EB8"/>
    <w:rsid w:val="00A25B12"/>
    <w:rsid w:val="00A26BBF"/>
    <w:rsid w:val="00A338CA"/>
    <w:rsid w:val="00A348F1"/>
    <w:rsid w:val="00A35887"/>
    <w:rsid w:val="00A36BC8"/>
    <w:rsid w:val="00A407C3"/>
    <w:rsid w:val="00A41E28"/>
    <w:rsid w:val="00A4211F"/>
    <w:rsid w:val="00A422A0"/>
    <w:rsid w:val="00A47791"/>
    <w:rsid w:val="00A6180A"/>
    <w:rsid w:val="00A6260C"/>
    <w:rsid w:val="00A63A07"/>
    <w:rsid w:val="00A642DB"/>
    <w:rsid w:val="00A666D7"/>
    <w:rsid w:val="00A67C68"/>
    <w:rsid w:val="00A7295A"/>
    <w:rsid w:val="00A74BC5"/>
    <w:rsid w:val="00A74CB3"/>
    <w:rsid w:val="00A7508B"/>
    <w:rsid w:val="00A75267"/>
    <w:rsid w:val="00A7533D"/>
    <w:rsid w:val="00A76C3F"/>
    <w:rsid w:val="00A77556"/>
    <w:rsid w:val="00A80DFB"/>
    <w:rsid w:val="00A82F42"/>
    <w:rsid w:val="00A86CC3"/>
    <w:rsid w:val="00A918BD"/>
    <w:rsid w:val="00AA5A62"/>
    <w:rsid w:val="00AA61D7"/>
    <w:rsid w:val="00AA77E7"/>
    <w:rsid w:val="00AA780A"/>
    <w:rsid w:val="00AA7F36"/>
    <w:rsid w:val="00AB00F3"/>
    <w:rsid w:val="00AB1150"/>
    <w:rsid w:val="00AB1652"/>
    <w:rsid w:val="00AB16FE"/>
    <w:rsid w:val="00AB3637"/>
    <w:rsid w:val="00AB43AE"/>
    <w:rsid w:val="00AB5330"/>
    <w:rsid w:val="00AC0424"/>
    <w:rsid w:val="00AC0B61"/>
    <w:rsid w:val="00AC14E0"/>
    <w:rsid w:val="00AC3821"/>
    <w:rsid w:val="00AD2745"/>
    <w:rsid w:val="00AD78E0"/>
    <w:rsid w:val="00AE1751"/>
    <w:rsid w:val="00AE398B"/>
    <w:rsid w:val="00AE6AE3"/>
    <w:rsid w:val="00AF0497"/>
    <w:rsid w:val="00AF46C7"/>
    <w:rsid w:val="00B00A62"/>
    <w:rsid w:val="00B018C8"/>
    <w:rsid w:val="00B0207B"/>
    <w:rsid w:val="00B02736"/>
    <w:rsid w:val="00B0284B"/>
    <w:rsid w:val="00B02C1F"/>
    <w:rsid w:val="00B053F2"/>
    <w:rsid w:val="00B1095A"/>
    <w:rsid w:val="00B10FEB"/>
    <w:rsid w:val="00B17436"/>
    <w:rsid w:val="00B21A28"/>
    <w:rsid w:val="00B23773"/>
    <w:rsid w:val="00B25E04"/>
    <w:rsid w:val="00B25F58"/>
    <w:rsid w:val="00B2755D"/>
    <w:rsid w:val="00B279FA"/>
    <w:rsid w:val="00B32E24"/>
    <w:rsid w:val="00B37F7B"/>
    <w:rsid w:val="00B422C9"/>
    <w:rsid w:val="00B43C64"/>
    <w:rsid w:val="00B47201"/>
    <w:rsid w:val="00B51AEE"/>
    <w:rsid w:val="00B5403D"/>
    <w:rsid w:val="00B56004"/>
    <w:rsid w:val="00B57828"/>
    <w:rsid w:val="00B57A2E"/>
    <w:rsid w:val="00B57EC5"/>
    <w:rsid w:val="00B602FC"/>
    <w:rsid w:val="00B6054F"/>
    <w:rsid w:val="00B6149F"/>
    <w:rsid w:val="00B624FA"/>
    <w:rsid w:val="00B7001B"/>
    <w:rsid w:val="00B7076B"/>
    <w:rsid w:val="00B72302"/>
    <w:rsid w:val="00B75C95"/>
    <w:rsid w:val="00B7686E"/>
    <w:rsid w:val="00B80CF8"/>
    <w:rsid w:val="00B81835"/>
    <w:rsid w:val="00B81CD0"/>
    <w:rsid w:val="00B90D60"/>
    <w:rsid w:val="00B924C8"/>
    <w:rsid w:val="00B96B5D"/>
    <w:rsid w:val="00BA2074"/>
    <w:rsid w:val="00BA5DE4"/>
    <w:rsid w:val="00BB3CEB"/>
    <w:rsid w:val="00BB4B14"/>
    <w:rsid w:val="00BB633D"/>
    <w:rsid w:val="00BB6F77"/>
    <w:rsid w:val="00BC24BE"/>
    <w:rsid w:val="00BC60F2"/>
    <w:rsid w:val="00BD0786"/>
    <w:rsid w:val="00BD0E2E"/>
    <w:rsid w:val="00BD10F9"/>
    <w:rsid w:val="00BD5554"/>
    <w:rsid w:val="00BD5723"/>
    <w:rsid w:val="00BE1D30"/>
    <w:rsid w:val="00BE1DA0"/>
    <w:rsid w:val="00BF24FE"/>
    <w:rsid w:val="00BF6E17"/>
    <w:rsid w:val="00C00643"/>
    <w:rsid w:val="00C0376D"/>
    <w:rsid w:val="00C050AC"/>
    <w:rsid w:val="00C0622D"/>
    <w:rsid w:val="00C0770F"/>
    <w:rsid w:val="00C13558"/>
    <w:rsid w:val="00C14E1C"/>
    <w:rsid w:val="00C2455A"/>
    <w:rsid w:val="00C350F4"/>
    <w:rsid w:val="00C36867"/>
    <w:rsid w:val="00C3698E"/>
    <w:rsid w:val="00C36ADF"/>
    <w:rsid w:val="00C40DD8"/>
    <w:rsid w:val="00C42284"/>
    <w:rsid w:val="00C43183"/>
    <w:rsid w:val="00C4599A"/>
    <w:rsid w:val="00C464FD"/>
    <w:rsid w:val="00C504A9"/>
    <w:rsid w:val="00C513D2"/>
    <w:rsid w:val="00C56FAE"/>
    <w:rsid w:val="00C62FDF"/>
    <w:rsid w:val="00C652EE"/>
    <w:rsid w:val="00C676FF"/>
    <w:rsid w:val="00C7015A"/>
    <w:rsid w:val="00C7105A"/>
    <w:rsid w:val="00C71A37"/>
    <w:rsid w:val="00C71CF0"/>
    <w:rsid w:val="00C737DE"/>
    <w:rsid w:val="00C74427"/>
    <w:rsid w:val="00C74963"/>
    <w:rsid w:val="00C75737"/>
    <w:rsid w:val="00C7670E"/>
    <w:rsid w:val="00C8124D"/>
    <w:rsid w:val="00C82C72"/>
    <w:rsid w:val="00C849E5"/>
    <w:rsid w:val="00C84D6C"/>
    <w:rsid w:val="00C86ED9"/>
    <w:rsid w:val="00C873AF"/>
    <w:rsid w:val="00C92CB5"/>
    <w:rsid w:val="00C94B39"/>
    <w:rsid w:val="00C95A5E"/>
    <w:rsid w:val="00CA3969"/>
    <w:rsid w:val="00CB0219"/>
    <w:rsid w:val="00CB4BE6"/>
    <w:rsid w:val="00CB53A1"/>
    <w:rsid w:val="00CB5978"/>
    <w:rsid w:val="00CB6495"/>
    <w:rsid w:val="00CB6F5A"/>
    <w:rsid w:val="00CC06A4"/>
    <w:rsid w:val="00CC3B3E"/>
    <w:rsid w:val="00CC5CE8"/>
    <w:rsid w:val="00CC6303"/>
    <w:rsid w:val="00CC660F"/>
    <w:rsid w:val="00CD0990"/>
    <w:rsid w:val="00CD4C7E"/>
    <w:rsid w:val="00CD53E3"/>
    <w:rsid w:val="00CE1625"/>
    <w:rsid w:val="00CE1BE1"/>
    <w:rsid w:val="00CE32F9"/>
    <w:rsid w:val="00CE43C6"/>
    <w:rsid w:val="00CE567B"/>
    <w:rsid w:val="00CE5F3F"/>
    <w:rsid w:val="00CE6272"/>
    <w:rsid w:val="00CE6D03"/>
    <w:rsid w:val="00CE7403"/>
    <w:rsid w:val="00CE7D7B"/>
    <w:rsid w:val="00CF21A3"/>
    <w:rsid w:val="00CF49EA"/>
    <w:rsid w:val="00CF5E44"/>
    <w:rsid w:val="00D004D7"/>
    <w:rsid w:val="00D03639"/>
    <w:rsid w:val="00D07A11"/>
    <w:rsid w:val="00D153D0"/>
    <w:rsid w:val="00D17738"/>
    <w:rsid w:val="00D21086"/>
    <w:rsid w:val="00D25608"/>
    <w:rsid w:val="00D26BCC"/>
    <w:rsid w:val="00D275D3"/>
    <w:rsid w:val="00D307E3"/>
    <w:rsid w:val="00D323DF"/>
    <w:rsid w:val="00D3246F"/>
    <w:rsid w:val="00D370BA"/>
    <w:rsid w:val="00D40187"/>
    <w:rsid w:val="00D41F27"/>
    <w:rsid w:val="00D43F6C"/>
    <w:rsid w:val="00D45433"/>
    <w:rsid w:val="00D459A1"/>
    <w:rsid w:val="00D4767D"/>
    <w:rsid w:val="00D50125"/>
    <w:rsid w:val="00D51DB1"/>
    <w:rsid w:val="00D54688"/>
    <w:rsid w:val="00D728BE"/>
    <w:rsid w:val="00D72E7B"/>
    <w:rsid w:val="00D740BA"/>
    <w:rsid w:val="00D75261"/>
    <w:rsid w:val="00D766C7"/>
    <w:rsid w:val="00D770CB"/>
    <w:rsid w:val="00D83098"/>
    <w:rsid w:val="00D85E4B"/>
    <w:rsid w:val="00D87551"/>
    <w:rsid w:val="00D87825"/>
    <w:rsid w:val="00D91C00"/>
    <w:rsid w:val="00D9390F"/>
    <w:rsid w:val="00D93AFA"/>
    <w:rsid w:val="00DA4EC2"/>
    <w:rsid w:val="00DA5C34"/>
    <w:rsid w:val="00DB7B48"/>
    <w:rsid w:val="00DC410C"/>
    <w:rsid w:val="00DC601A"/>
    <w:rsid w:val="00DC678D"/>
    <w:rsid w:val="00DC70B8"/>
    <w:rsid w:val="00DD0691"/>
    <w:rsid w:val="00DD3A9C"/>
    <w:rsid w:val="00DD3D3B"/>
    <w:rsid w:val="00DD661E"/>
    <w:rsid w:val="00DE1E58"/>
    <w:rsid w:val="00DE32D6"/>
    <w:rsid w:val="00DE5261"/>
    <w:rsid w:val="00DE52CF"/>
    <w:rsid w:val="00DE54BB"/>
    <w:rsid w:val="00DF12DB"/>
    <w:rsid w:val="00DF2DBB"/>
    <w:rsid w:val="00DF3011"/>
    <w:rsid w:val="00DF502D"/>
    <w:rsid w:val="00DF5766"/>
    <w:rsid w:val="00DF6601"/>
    <w:rsid w:val="00DF7D30"/>
    <w:rsid w:val="00E106F1"/>
    <w:rsid w:val="00E1123C"/>
    <w:rsid w:val="00E12EB7"/>
    <w:rsid w:val="00E1449A"/>
    <w:rsid w:val="00E15929"/>
    <w:rsid w:val="00E22BB2"/>
    <w:rsid w:val="00E22ECD"/>
    <w:rsid w:val="00E23A2F"/>
    <w:rsid w:val="00E23A5C"/>
    <w:rsid w:val="00E35BC9"/>
    <w:rsid w:val="00E35CE5"/>
    <w:rsid w:val="00E362E8"/>
    <w:rsid w:val="00E36F31"/>
    <w:rsid w:val="00E37520"/>
    <w:rsid w:val="00E37666"/>
    <w:rsid w:val="00E43FF6"/>
    <w:rsid w:val="00E44959"/>
    <w:rsid w:val="00E45416"/>
    <w:rsid w:val="00E53FAD"/>
    <w:rsid w:val="00E54A17"/>
    <w:rsid w:val="00E55C22"/>
    <w:rsid w:val="00E577A0"/>
    <w:rsid w:val="00E60933"/>
    <w:rsid w:val="00E61B1A"/>
    <w:rsid w:val="00E62557"/>
    <w:rsid w:val="00E625A1"/>
    <w:rsid w:val="00E62C08"/>
    <w:rsid w:val="00E74AD0"/>
    <w:rsid w:val="00E751F2"/>
    <w:rsid w:val="00E76C88"/>
    <w:rsid w:val="00E77973"/>
    <w:rsid w:val="00E815E2"/>
    <w:rsid w:val="00E82D9A"/>
    <w:rsid w:val="00E92AAD"/>
    <w:rsid w:val="00E93C20"/>
    <w:rsid w:val="00E9793D"/>
    <w:rsid w:val="00EA07E0"/>
    <w:rsid w:val="00EA0B1E"/>
    <w:rsid w:val="00EA0B5C"/>
    <w:rsid w:val="00EA20B8"/>
    <w:rsid w:val="00EA37E5"/>
    <w:rsid w:val="00EA6544"/>
    <w:rsid w:val="00EB2CFF"/>
    <w:rsid w:val="00EC114D"/>
    <w:rsid w:val="00EC55C7"/>
    <w:rsid w:val="00EC5B1E"/>
    <w:rsid w:val="00EC62CD"/>
    <w:rsid w:val="00EC6752"/>
    <w:rsid w:val="00ED10D0"/>
    <w:rsid w:val="00EE08FA"/>
    <w:rsid w:val="00EE157D"/>
    <w:rsid w:val="00EE4FF8"/>
    <w:rsid w:val="00EE54EF"/>
    <w:rsid w:val="00EE5736"/>
    <w:rsid w:val="00EE5B66"/>
    <w:rsid w:val="00EE78D6"/>
    <w:rsid w:val="00EF0622"/>
    <w:rsid w:val="00EF0861"/>
    <w:rsid w:val="00EF44D4"/>
    <w:rsid w:val="00EF64AA"/>
    <w:rsid w:val="00F0284A"/>
    <w:rsid w:val="00F042D3"/>
    <w:rsid w:val="00F04FFB"/>
    <w:rsid w:val="00F146B7"/>
    <w:rsid w:val="00F151AD"/>
    <w:rsid w:val="00F15AD8"/>
    <w:rsid w:val="00F175C9"/>
    <w:rsid w:val="00F22CAA"/>
    <w:rsid w:val="00F244E4"/>
    <w:rsid w:val="00F326EF"/>
    <w:rsid w:val="00F35353"/>
    <w:rsid w:val="00F401BD"/>
    <w:rsid w:val="00F42F5B"/>
    <w:rsid w:val="00F4623F"/>
    <w:rsid w:val="00F5022F"/>
    <w:rsid w:val="00F5086C"/>
    <w:rsid w:val="00F50B8F"/>
    <w:rsid w:val="00F50C37"/>
    <w:rsid w:val="00F53308"/>
    <w:rsid w:val="00F577C2"/>
    <w:rsid w:val="00F62A8E"/>
    <w:rsid w:val="00F62C08"/>
    <w:rsid w:val="00F70D8B"/>
    <w:rsid w:val="00F70EF4"/>
    <w:rsid w:val="00F731E5"/>
    <w:rsid w:val="00F8074A"/>
    <w:rsid w:val="00F83407"/>
    <w:rsid w:val="00F83819"/>
    <w:rsid w:val="00F84BC1"/>
    <w:rsid w:val="00F85069"/>
    <w:rsid w:val="00F87ED6"/>
    <w:rsid w:val="00F926E4"/>
    <w:rsid w:val="00F934EB"/>
    <w:rsid w:val="00F96C0D"/>
    <w:rsid w:val="00F977AB"/>
    <w:rsid w:val="00F9789F"/>
    <w:rsid w:val="00FA08D3"/>
    <w:rsid w:val="00FA0A9E"/>
    <w:rsid w:val="00FA4517"/>
    <w:rsid w:val="00FA702E"/>
    <w:rsid w:val="00FA7F84"/>
    <w:rsid w:val="00FB1102"/>
    <w:rsid w:val="00FB5545"/>
    <w:rsid w:val="00FB6981"/>
    <w:rsid w:val="00FB6CE6"/>
    <w:rsid w:val="00FC55A0"/>
    <w:rsid w:val="00FD147C"/>
    <w:rsid w:val="00FD1A28"/>
    <w:rsid w:val="00FD5106"/>
    <w:rsid w:val="00FD591D"/>
    <w:rsid w:val="00FE02DD"/>
    <w:rsid w:val="00FE196D"/>
    <w:rsid w:val="00FE4030"/>
    <w:rsid w:val="00FE4652"/>
    <w:rsid w:val="00FF00FB"/>
    <w:rsid w:val="00FF0D8D"/>
    <w:rsid w:val="00FF0E1B"/>
    <w:rsid w:val="00FF2D4A"/>
    <w:rsid w:val="00FF6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s-UY" w:eastAsia="es-U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D3B"/>
    <w:pPr>
      <w:widowControl w:val="0"/>
      <w:suppressAutoHyphens/>
    </w:pPr>
    <w:rPr>
      <w:rFonts w:eastAsia="SimSun"/>
      <w:kern w:val="1"/>
      <w:sz w:val="24"/>
      <w:szCs w:val="24"/>
      <w:lang w:val="es-ES" w:eastAsia="hi-I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DD3D3B"/>
    <w:rPr>
      <w:b/>
      <w:bCs/>
    </w:rPr>
  </w:style>
  <w:style w:type="character" w:styleId="Emphasis">
    <w:name w:val="Emphasis"/>
    <w:basedOn w:val="DefaultParagraphFont"/>
    <w:uiPriority w:val="99"/>
    <w:qFormat/>
    <w:rsid w:val="00DD3D3B"/>
    <w:rPr>
      <w:i/>
      <w:iCs/>
    </w:rPr>
  </w:style>
  <w:style w:type="paragraph" w:styleId="BodyText">
    <w:name w:val="Body Text"/>
    <w:basedOn w:val="Normal"/>
    <w:link w:val="BodyTextChar"/>
    <w:uiPriority w:val="99"/>
    <w:rsid w:val="00DD3D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46C08"/>
    <w:rPr>
      <w:rFonts w:eastAsia="SimSun" w:cs="Mangal"/>
      <w:kern w:val="1"/>
      <w:sz w:val="24"/>
      <w:szCs w:val="21"/>
      <w:lang w:val="es-ES" w:eastAsia="hi-IN" w:bidi="hi-IN"/>
    </w:rPr>
  </w:style>
  <w:style w:type="paragraph" w:customStyle="1" w:styleId="Contenidodelatabla">
    <w:name w:val="Contenido de la tabla"/>
    <w:basedOn w:val="Normal"/>
    <w:uiPriority w:val="99"/>
    <w:rsid w:val="00DD3D3B"/>
    <w:pPr>
      <w:suppressLineNumbers/>
    </w:pPr>
  </w:style>
  <w:style w:type="paragraph" w:customStyle="1" w:styleId="Fuente">
    <w:name w:val="Fuente"/>
    <w:basedOn w:val="Normal"/>
    <w:uiPriority w:val="99"/>
    <w:rsid w:val="00DD3D3B"/>
    <w:pPr>
      <w:widowControl/>
      <w:suppressAutoHyphens w:val="0"/>
      <w:ind w:left="1985" w:hanging="851"/>
      <w:jc w:val="both"/>
    </w:pPr>
    <w:rPr>
      <w:rFonts w:ascii="Arial" w:eastAsia="Times New Roman" w:hAnsi="Arial" w:cs="Arial"/>
      <w:kern w:val="0"/>
      <w:sz w:val="16"/>
      <w:szCs w:val="16"/>
      <w:lang w:val="es-MX" w:eastAsia="es-E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1129</Words>
  <Characters>6211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ENERO 2018</dc:title>
  <dc:subject/>
  <dc:creator>7555</dc:creator>
  <cp:keywords/>
  <dc:description/>
  <cp:lastModifiedBy>7555</cp:lastModifiedBy>
  <cp:revision>2</cp:revision>
  <dcterms:created xsi:type="dcterms:W3CDTF">2023-11-07T14:24:00Z</dcterms:created>
  <dcterms:modified xsi:type="dcterms:W3CDTF">2023-11-07T14:24:00Z</dcterms:modified>
</cp:coreProperties>
</file>